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263"/>
        <w:gridCol w:w="7365"/>
      </w:tblGrid>
      <w:tr w:rsidRPr="00EE6957" w:rsidR="00A813EA" w:rsidTr="528DEA5A" w14:paraId="4230874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9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28" w:type="dxa"/>
            <w:gridSpan w:val="2"/>
            <w:tcMar/>
          </w:tcPr>
          <w:p w:rsidRPr="00EE6957" w:rsidR="006C16EF" w:rsidP="22C433E6" w:rsidRDefault="006C16EF" w14:paraId="20B45BC0" w14:textId="566D5E0E">
            <w:pPr>
              <w:rPr>
                <w:rFonts w:eastAsia="Albert Sans" w:cs="Albert Sans"/>
                <w:b/>
                <w:bCs/>
                <w:color w:val="0C1014"/>
                <w:sz w:val="36"/>
                <w:szCs w:val="36"/>
              </w:rPr>
            </w:pPr>
            <w:r w:rsidRPr="22C433E6">
              <w:rPr>
                <w:rFonts w:eastAsia="Albert Sans" w:cs="Albert Sans"/>
                <w:b/>
                <w:bCs/>
                <w:color w:val="0C1014"/>
                <w:sz w:val="36"/>
                <w:szCs w:val="36"/>
              </w:rPr>
              <w:t xml:space="preserve">Suggested copy to accompany teaser asset ahead of </w:t>
            </w:r>
            <w:r w:rsidRPr="22C433E6" w:rsidR="1929F5FB">
              <w:rPr>
                <w:rFonts w:eastAsia="Albert Sans" w:cs="Albert Sans"/>
                <w:b/>
                <w:bCs/>
                <w:color w:val="0C1014"/>
                <w:sz w:val="36"/>
                <w:szCs w:val="36"/>
              </w:rPr>
              <w:t>Monday 16 March</w:t>
            </w:r>
          </w:p>
        </w:tc>
      </w:tr>
      <w:tr w:rsidRPr="00EE6957" w:rsidR="00195FF6" w:rsidTr="528DEA5A" w14:paraId="607B2218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6C16EF" w:rsidP="0D0E19BE" w:rsidRDefault="006C16EF" w14:paraId="5AC18C6C" w14:textId="47043021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b/>
                <w:bCs/>
                <w:color w:val="0C1014"/>
              </w:rPr>
              <w:t>Facebook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8308D6" w:rsidP="006C16EF" w:rsidRDefault="008308D6" w14:paraId="687FB31C" w14:textId="2D84A0EA">
            <w:pPr>
              <w:spacing w:line="300" w:lineRule="auto"/>
              <w:rPr>
                <w:rFonts w:eastAsia="alb" w:cs="alb"/>
              </w:rPr>
            </w:pPr>
            <w:r w:rsidRPr="00EE6957">
              <w:rPr>
                <w:rFonts w:eastAsia="alb" w:cs="alb"/>
              </w:rPr>
              <w:t xml:space="preserve">Fact: 1 in 2 </w:t>
            </w:r>
            <w:r w:rsidRPr="00EE6957" w:rsidR="00F71EB5">
              <w:rPr>
                <w:rFonts w:eastAsia="alb" w:cs="alb"/>
              </w:rPr>
              <w:t>of us</w:t>
            </w:r>
            <w:r w:rsidRPr="00EE6957">
              <w:rPr>
                <w:rFonts w:eastAsia="alb" w:cs="alb"/>
              </w:rPr>
              <w:t xml:space="preserve"> will face a debt-related challenge at some point in our lives.</w:t>
            </w:r>
          </w:p>
          <w:p w:rsidRPr="00EE6957" w:rsidR="008308D6" w:rsidP="006C16EF" w:rsidRDefault="008308D6" w14:paraId="5D05F6FF" w14:textId="77777777">
            <w:pPr>
              <w:spacing w:line="300" w:lineRule="auto"/>
              <w:rPr>
                <w:rFonts w:eastAsia="alb" w:cs="alb"/>
              </w:rPr>
            </w:pPr>
          </w:p>
          <w:p w:rsidRPr="00EE6957" w:rsidR="00DD3404" w:rsidP="00DD3404" w:rsidRDefault="00DD3404" w14:paraId="23D1653D" w14:textId="0B51353E">
            <w:pPr>
              <w:spacing w:line="300" w:lineRule="auto"/>
              <w:rPr>
                <w:rFonts w:eastAsia="alb" w:cs="alb"/>
              </w:rPr>
            </w:pPr>
            <w:r w:rsidRPr="00EE6957">
              <w:rPr>
                <w:rFonts w:eastAsia="alb" w:cs="alb"/>
              </w:rPr>
              <w:t>Debt can happen to anyone - and no one should face it alone.</w:t>
            </w:r>
          </w:p>
          <w:p w:rsidRPr="00EE6957" w:rsidR="00DD3404" w:rsidP="00DD3404" w:rsidRDefault="00DD3404" w14:paraId="35E5B253" w14:textId="77777777">
            <w:pPr>
              <w:spacing w:line="300" w:lineRule="auto"/>
              <w:rPr>
                <w:rFonts w:eastAsia="alb" w:cs="alb"/>
              </w:rPr>
            </w:pPr>
            <w:r w:rsidRPr="00EE6957">
              <w:rPr>
                <w:rFonts w:eastAsia="alb" w:cs="alb"/>
              </w:rPr>
              <w:t>Debt Awareness Week (16–22 March) is a reminder that support is always within reach.</w:t>
            </w:r>
          </w:p>
          <w:p w:rsidRPr="00EE6957" w:rsidR="006C16EF" w:rsidP="287BDF36" w:rsidRDefault="006C16EF" w14:paraId="1A777CDD" w14:textId="1588C7A4">
            <w:pPr>
              <w:spacing w:line="300" w:lineRule="auto"/>
              <w:rPr>
                <w:rFonts w:eastAsia="alb" w:cs="alb"/>
                <w:b w:val="1"/>
                <w:bCs w:val="1"/>
              </w:rPr>
            </w:pPr>
            <w:r>
              <w:br/>
            </w:r>
            <w:r w:rsidRPr="528DEA5A" w:rsidR="5D0AF2FD">
              <w:rPr>
                <w:rFonts w:eastAsia="alb" w:cs="alb"/>
              </w:rPr>
              <w:t xml:space="preserve">If </w:t>
            </w:r>
            <w:r w:rsidRPr="528DEA5A" w:rsidR="5D0AF2FD">
              <w:rPr>
                <w:rFonts w:eastAsia="alb" w:cs="alb"/>
              </w:rPr>
              <w:t>you</w:t>
            </w:r>
            <w:r w:rsidRPr="528DEA5A" w:rsidR="2D470FC6">
              <w:rPr>
                <w:rFonts w:eastAsia="alb" w:cs="alb"/>
              </w:rPr>
              <w:t>’re</w:t>
            </w:r>
            <w:r w:rsidRPr="528DEA5A" w:rsidR="2D470FC6">
              <w:rPr>
                <w:rFonts w:eastAsia="alb" w:cs="alb"/>
              </w:rPr>
              <w:t xml:space="preserve"> struggling financially</w:t>
            </w:r>
            <w:r w:rsidRPr="528DEA5A" w:rsidR="5D0AF2FD">
              <w:rPr>
                <w:rFonts w:eastAsia="alb" w:cs="alb"/>
              </w:rPr>
              <w:t xml:space="preserve">, </w:t>
            </w:r>
            <w:r w:rsidRPr="528DEA5A" w:rsidR="71F590B4">
              <w:rPr>
                <w:rFonts w:eastAsia="alb" w:cs="alb"/>
              </w:rPr>
              <w:t>StepChange Debt Charity can</w:t>
            </w:r>
            <w:r w:rsidRPr="528DEA5A" w:rsidR="5D0AF2FD">
              <w:rPr>
                <w:rFonts w:eastAsia="alb" w:cs="alb"/>
              </w:rPr>
              <w:t xml:space="preserve"> help. Visit </w:t>
            </w:r>
            <w:r w:rsidRPr="528DEA5A" w:rsidR="6DAFEF04">
              <w:rPr>
                <w:rFonts w:eastAsia="alb" w:cs="alb"/>
              </w:rPr>
              <w:t>www.</w:t>
            </w:r>
            <w:r w:rsidRPr="528DEA5A" w:rsidR="5D0AF2FD">
              <w:rPr>
                <w:rFonts w:eastAsia="alb" w:cs="alb"/>
              </w:rPr>
              <w:t>stepchange.org/daw2026</w:t>
            </w:r>
          </w:p>
          <w:p w:rsidRPr="00EE6957" w:rsidR="008308D6" w:rsidP="006C16EF" w:rsidRDefault="008308D6" w14:paraId="7E7E356A" w14:textId="77777777">
            <w:pPr>
              <w:rPr>
                <w:rFonts w:hint="eastAsia"/>
              </w:rPr>
            </w:pPr>
          </w:p>
          <w:p w:rsidRPr="00EE6957" w:rsidR="006C16EF" w:rsidP="006C16EF" w:rsidRDefault="006C16EF" w14:paraId="74FDDA9C" w14:textId="77777777">
            <w:pPr>
              <w:rPr>
                <w:rFonts w:eastAsia="Albert Sans" w:cs="Albert Sans"/>
              </w:rPr>
            </w:pPr>
            <w:hyperlink w:history="1" r:id="rId12">
              <w:r w:rsidRPr="00EE6957">
                <w:rPr>
                  <w:rStyle w:val="Hyperlink"/>
                  <w:rFonts w:eastAsia="Albert Sans" w:cs="Albert Sans"/>
                  <w:color w:val="4150F7"/>
                  <w:u w:val="none"/>
                </w:rPr>
                <w:t>#daw2026</w:t>
              </w:r>
            </w:hyperlink>
            <w:r w:rsidRPr="00EE6957">
              <w:rPr>
                <w:rFonts w:eastAsia="Albert Sans" w:cs="Albert Sans"/>
                <w:color w:val="0C1014"/>
              </w:rPr>
              <w:t xml:space="preserve"> </w:t>
            </w:r>
            <w:hyperlink w:history="1" r:id="rId13">
              <w:r w:rsidRPr="00EE6957">
                <w:rPr>
                  <w:rStyle w:val="Hyperlink"/>
                  <w:rFonts w:eastAsia="Albert Sans" w:cs="Albert Sans"/>
                  <w:color w:val="4150F7"/>
                  <w:u w:val="none"/>
                </w:rPr>
                <w:t>#debtawarenessweek</w:t>
              </w:r>
            </w:hyperlink>
            <w:r w:rsidRPr="00EE6957">
              <w:rPr>
                <w:rFonts w:eastAsia="Albert Sans" w:cs="Albert Sans"/>
                <w:color w:val="0C1014"/>
              </w:rPr>
              <w:t xml:space="preserve"> </w:t>
            </w:r>
            <w:hyperlink w:history="1" r:id="rId14">
              <w:r w:rsidRPr="00EE6957">
                <w:rPr>
                  <w:rStyle w:val="Hyperlink"/>
                  <w:rFonts w:eastAsia="Albert Sans" w:cs="Albert Sans"/>
                  <w:color w:val="4150F7"/>
                  <w:u w:val="none"/>
                </w:rPr>
                <w:t>#debt</w:t>
              </w:r>
            </w:hyperlink>
            <w:r w:rsidRPr="00EE6957">
              <w:rPr>
                <w:rFonts w:eastAsia="Albert Sans" w:cs="Albert Sans"/>
                <w:color w:val="0C1014"/>
              </w:rPr>
              <w:t xml:space="preserve"> </w:t>
            </w:r>
            <w:hyperlink w:history="1" r:id="rId15">
              <w:r w:rsidRPr="00EE6957">
                <w:rPr>
                  <w:rStyle w:val="Hyperlink"/>
                  <w:rFonts w:eastAsia="Albert Sans" w:cs="Albert Sans"/>
                  <w:color w:val="4150F7"/>
                  <w:u w:val="none"/>
                </w:rPr>
                <w:t>#debtadvice</w:t>
              </w:r>
            </w:hyperlink>
          </w:p>
          <w:p w:rsidRPr="00EE6957" w:rsidR="006C16EF" w:rsidP="0D0E19BE" w:rsidRDefault="006C16EF" w14:paraId="4E34F3D5" w14:textId="77777777">
            <w:pPr>
              <w:rPr>
                <w:rFonts w:eastAsia="Albert Sans" w:cs="Albert Sans"/>
                <w:b/>
                <w:bCs/>
                <w:color w:val="0C1014"/>
              </w:rPr>
            </w:pPr>
          </w:p>
        </w:tc>
      </w:tr>
      <w:tr w:rsidRPr="00EE6957" w:rsidR="00195FF6" w:rsidTr="528DEA5A" w14:paraId="4F53B3F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6C16EF" w:rsidP="0D0E19BE" w:rsidRDefault="006C16EF" w14:paraId="6ED7EC40" w14:textId="3DF0CB13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b/>
                <w:bCs/>
                <w:color w:val="0C1014"/>
              </w:rPr>
              <w:t>Instagram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4E5CC1" w:rsidP="004E5CC1" w:rsidRDefault="004E5CC1" w14:paraId="704A5CF3" w14:textId="128DE534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Fact: </w:t>
            </w:r>
            <w:r w:rsidRPr="00EE6957" w:rsidR="00DD3404">
              <w:rPr>
                <w:rFonts w:eastAsia="Albert Sans" w:cs="Albert Sans"/>
                <w:color w:val="0C1014"/>
              </w:rPr>
              <w:t>1 in 2 of us</w:t>
            </w:r>
            <w:r w:rsidRPr="00EE6957">
              <w:rPr>
                <w:rFonts w:eastAsia="Albert Sans" w:cs="Albert Sans"/>
                <w:color w:val="0C1014"/>
              </w:rPr>
              <w:t xml:space="preserve"> will face a debt-related challenge at some point in our lives.</w:t>
            </w:r>
          </w:p>
          <w:p w:rsidRPr="00EE6957" w:rsidR="004E5CC1" w:rsidP="004E5CC1" w:rsidRDefault="004E5CC1" w14:paraId="6FDCD547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4E5CC1" w:rsidP="004E5CC1" w:rsidRDefault="004E5CC1" w14:paraId="05EF0081" w14:textId="59347D16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Debt can happen to anyone </w:t>
            </w:r>
            <w:r w:rsidRPr="00EE6957" w:rsidR="00DD3404">
              <w:rPr>
                <w:rFonts w:eastAsia="Albert Sans" w:cs="Albert Sans"/>
                <w:color w:val="0C1014"/>
              </w:rPr>
              <w:t xml:space="preserve">- </w:t>
            </w:r>
            <w:r w:rsidRPr="00EE6957">
              <w:rPr>
                <w:rFonts w:eastAsia="Albert Sans" w:cs="Albert Sans"/>
                <w:color w:val="0C1014"/>
              </w:rPr>
              <w:t>and no one should face it alone.</w:t>
            </w:r>
          </w:p>
          <w:p w:rsidRPr="00EE6957" w:rsidR="004E5CC1" w:rsidP="004E5CC1" w:rsidRDefault="004E5CC1" w14:paraId="3CF30425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Debt Awareness Week (16–22 March) is a reminder that support is always within reach.</w:t>
            </w:r>
          </w:p>
          <w:p w:rsidRPr="00EE6957" w:rsidR="004E5CC1" w:rsidP="004E5CC1" w:rsidRDefault="004E5CC1" w14:paraId="51F2CA85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4E5CC1" w:rsidP="004E5CC1" w:rsidRDefault="004E5CC1" w14:paraId="6A502A4E" w14:textId="12A2B399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If you’re struggling or just need guidance, </w:t>
            </w:r>
            <w:r w:rsidRPr="0062798A">
              <w:rPr>
                <w:rFonts w:eastAsia="Albert Sans" w:cs="Albert Sans"/>
              </w:rPr>
              <w:t>StepChange Debt Charity</w:t>
            </w:r>
            <w:r w:rsidRPr="00EE6957">
              <w:rPr>
                <w:rFonts w:eastAsia="Albert Sans" w:cs="Albert Sans"/>
                <w:color w:val="0C1014"/>
              </w:rPr>
              <w:t xml:space="preserve"> is here to help.</w:t>
            </w:r>
          </w:p>
          <w:p w:rsidRPr="00EE6957" w:rsidR="00A813EA" w:rsidP="004E5CC1" w:rsidRDefault="00A813EA" w14:paraId="05D8B973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4E5CC1" w:rsidP="528DEA5A" w:rsidRDefault="596ECAEA" w14:paraId="2073D1F2" w14:textId="24D3FAF2">
            <w:pPr>
              <w:pStyle w:val="Normal"/>
              <w:rPr>
                <w:rFonts w:eastAsia="Albert Sans" w:cs="Albert Sans"/>
                <w:color w:val="0C1014"/>
              </w:rPr>
            </w:pPr>
            <w:r w:rsidRPr="528DEA5A" w:rsidR="7A813077">
              <w:rPr>
                <w:rFonts w:eastAsia="Albert Sans" w:cs="Albert Sans"/>
                <w:color w:val="0C1014"/>
              </w:rPr>
              <w:t xml:space="preserve">Learn more: </w:t>
            </w:r>
            <w:r w:rsidRPr="528DEA5A" w:rsidR="4FD6B404">
              <w:rPr>
                <w:rFonts w:eastAsia="alb" w:cs="alb"/>
              </w:rPr>
              <w:t>www.</w:t>
            </w:r>
            <w:r w:rsidRPr="528DEA5A" w:rsidR="7A813077">
              <w:rPr>
                <w:rFonts w:eastAsia="Albert Sans" w:cs="Albert Sans"/>
              </w:rPr>
              <w:t>stepchange.org/daw2026</w:t>
            </w:r>
          </w:p>
          <w:p w:rsidRPr="00EE6957" w:rsidR="004E5CC1" w:rsidP="004E5CC1" w:rsidRDefault="004E5CC1" w14:paraId="164A0210" w14:textId="77777777">
            <w:pPr>
              <w:rPr>
                <w:rFonts w:eastAsia="Albert Sans" w:cs="Albert Sans"/>
                <w:b/>
                <w:bCs/>
                <w:color w:val="0C1014"/>
              </w:rPr>
            </w:pPr>
          </w:p>
          <w:p w:rsidRPr="00EE6957" w:rsidR="006C16EF" w:rsidP="004E5CC1" w:rsidRDefault="004E5CC1" w14:paraId="6C8F44EA" w14:textId="303DEECA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#daw2026 #debtawarenessweek #debt #debtadvice</w:t>
            </w:r>
          </w:p>
        </w:tc>
      </w:tr>
      <w:tr w:rsidRPr="00EE6957" w:rsidR="00195FF6" w:rsidTr="528DEA5A" w14:paraId="601AA0E8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6C16EF" w:rsidP="0D0E19BE" w:rsidRDefault="006C16EF" w14:paraId="592C581C" w14:textId="6DFDF5B6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b/>
                <w:bCs/>
                <w:color w:val="0C1014"/>
              </w:rPr>
              <w:t>TikTok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6D4EC7" w:rsidP="006D4EC7" w:rsidRDefault="006D4EC7" w14:paraId="40545218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Real talk: 1 in 2 of us will face a debt challenge at some point in life.</w:t>
            </w:r>
          </w:p>
          <w:p w:rsidRPr="00EE6957" w:rsidR="006D4EC7" w:rsidP="006D4EC7" w:rsidRDefault="006D4EC7" w14:paraId="7DDE3CDB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6D4EC7" w:rsidP="006D4EC7" w:rsidRDefault="006D4EC7" w14:paraId="51D18B1A" w14:textId="68EAF1A4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Debt doesn’t mean you’ve failed</w:t>
            </w:r>
            <w:r w:rsidRPr="00EE6957" w:rsidR="009A42E3">
              <w:rPr>
                <w:rFonts w:eastAsia="Albert Sans" w:cs="Albert Sans"/>
                <w:color w:val="0C1014"/>
              </w:rPr>
              <w:t xml:space="preserve"> - </w:t>
            </w:r>
            <w:r w:rsidRPr="00EE6957">
              <w:rPr>
                <w:rFonts w:eastAsia="Albert Sans" w:cs="Albert Sans"/>
                <w:color w:val="0C1014"/>
              </w:rPr>
              <w:t>it means you’re human.</w:t>
            </w:r>
          </w:p>
          <w:p w:rsidRPr="00EE6957" w:rsidR="006D4EC7" w:rsidP="006D4EC7" w:rsidRDefault="006D4EC7" w14:paraId="6ED253DC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Debt Awareness Week (16–22 March) is your reminder that support is out there.</w:t>
            </w:r>
          </w:p>
          <w:p w:rsidRPr="00EE6957" w:rsidR="006D4EC7" w:rsidP="006D4EC7" w:rsidRDefault="006D4EC7" w14:paraId="15E822F3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6D4EC7" w:rsidP="006D4EC7" w:rsidRDefault="006D4EC7" w14:paraId="059179DB" w14:textId="0D0B81CA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If you’re feeling the pressure, </w:t>
            </w:r>
            <w:r w:rsidRPr="0062798A">
              <w:rPr>
                <w:rFonts w:eastAsia="Albert Sans" w:cs="Albert Sans"/>
              </w:rPr>
              <w:t>StepChange Debt Charity</w:t>
            </w:r>
            <w:r w:rsidRPr="00EE6957">
              <w:rPr>
                <w:rFonts w:eastAsia="Albert Sans" w:cs="Albert Sans"/>
                <w:color w:val="0C1014"/>
              </w:rPr>
              <w:t xml:space="preserve"> can help you get back on track.</w:t>
            </w:r>
          </w:p>
          <w:p w:rsidRPr="00EE6957" w:rsidR="006D4EC7" w:rsidP="006D4EC7" w:rsidRDefault="006D4EC7" w14:paraId="3790BBE0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6D4EC7" w:rsidP="528DEA5A" w:rsidRDefault="4C994B92" w14:paraId="38FC752A" w14:textId="74804C11">
            <w:pPr>
              <w:pStyle w:val="Normal"/>
              <w:rPr>
                <w:rFonts w:eastAsia="Albert Sans" w:cs="Albert Sans"/>
                <w:color w:val="0C1014"/>
              </w:rPr>
            </w:pPr>
            <w:r w:rsidRPr="528DEA5A" w:rsidR="7501E407">
              <w:rPr>
                <w:rFonts w:eastAsia="Albert Sans" w:cs="Albert Sans"/>
                <w:color w:val="0C1014"/>
              </w:rPr>
              <w:t xml:space="preserve">More info: </w:t>
            </w:r>
            <w:r w:rsidRPr="528DEA5A" w:rsidR="4A31B798">
              <w:rPr>
                <w:rFonts w:eastAsia="alb" w:cs="alb"/>
              </w:rPr>
              <w:t>www.</w:t>
            </w:r>
            <w:r w:rsidRPr="528DEA5A" w:rsidR="7501E407">
              <w:rPr>
                <w:rFonts w:eastAsia="Albert Sans" w:cs="Albert Sans"/>
              </w:rPr>
              <w:t>stepchange.org/daw2026</w:t>
            </w:r>
          </w:p>
          <w:p w:rsidRPr="00EE6957" w:rsidR="006D4EC7" w:rsidP="006D4EC7" w:rsidRDefault="006D4EC7" w14:paraId="4827A559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6C16EF" w:rsidP="006D4EC7" w:rsidRDefault="006D4EC7" w14:paraId="153CFF4B" w14:textId="33FF200C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#daw2026 #debtawarenessweek #debtadvice #moneymatters</w:t>
            </w:r>
          </w:p>
        </w:tc>
      </w:tr>
      <w:tr w:rsidRPr="00EE6957" w:rsidR="00195FF6" w:rsidTr="528DEA5A" w14:paraId="528AFE3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6C16EF" w:rsidP="0D0E19BE" w:rsidRDefault="006C16EF" w14:paraId="530240AD" w14:textId="76FE7265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b/>
                <w:bCs/>
                <w:color w:val="0C1014"/>
              </w:rPr>
              <w:t>LinkedIn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827C8F" w:rsidP="00827C8F" w:rsidRDefault="00827C8F" w14:paraId="6925733E" w14:textId="248A89FD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Fact: </w:t>
            </w:r>
            <w:r w:rsidRPr="00EE6957" w:rsidR="00F12E43">
              <w:rPr>
                <w:rFonts w:eastAsia="Albert Sans" w:cs="Albert Sans"/>
                <w:color w:val="0C1014"/>
              </w:rPr>
              <w:t>1 in 2 of us</w:t>
            </w:r>
            <w:r w:rsidRPr="00EE6957">
              <w:rPr>
                <w:rFonts w:eastAsia="Albert Sans" w:cs="Albert Sans"/>
                <w:color w:val="0C1014"/>
              </w:rPr>
              <w:t xml:space="preserve"> experience a debt-related challenge at some point in </w:t>
            </w:r>
            <w:r w:rsidRPr="00EE6957" w:rsidR="00F12E43">
              <w:rPr>
                <w:rFonts w:eastAsia="Albert Sans" w:cs="Albert Sans"/>
                <w:color w:val="0C1014"/>
              </w:rPr>
              <w:t>our</w:t>
            </w:r>
            <w:r w:rsidRPr="00EE6957">
              <w:rPr>
                <w:rFonts w:eastAsia="Albert Sans" w:cs="Albert Sans"/>
                <w:color w:val="0C1014"/>
              </w:rPr>
              <w:t xml:space="preserve"> lives.</w:t>
            </w:r>
          </w:p>
          <w:p w:rsidRPr="00EE6957" w:rsidR="00827C8F" w:rsidP="00827C8F" w:rsidRDefault="00827C8F" w14:paraId="5CC2F267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827C8F" w:rsidP="00827C8F" w:rsidRDefault="00827C8F" w14:paraId="3DDA544D" w14:textId="2A39B772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As we mark Debt Awareness Week next week (16–22 March), it’s important to recognise that financial difficulty can affect anyone - colleagues, friends, family, and even those who seem financially secure from the outside.</w:t>
            </w:r>
          </w:p>
          <w:p w:rsidRPr="00EE6957" w:rsidR="00827C8F" w:rsidP="00827C8F" w:rsidRDefault="00827C8F" w14:paraId="7BE0E39D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827C8F" w:rsidP="00827C8F" w:rsidRDefault="00827C8F" w14:paraId="7D88EF79" w14:textId="56F03E4F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If you or someone you know needs support, </w:t>
            </w:r>
            <w:r w:rsidRPr="0062798A">
              <w:rPr>
                <w:rFonts w:eastAsia="Albert Sans" w:cs="Albert Sans"/>
              </w:rPr>
              <w:t>StepChange Debt Charity</w:t>
            </w:r>
            <w:r w:rsidRPr="00EE6957">
              <w:rPr>
                <w:rFonts w:eastAsia="Albert Sans" w:cs="Albert Sans"/>
                <w:color w:val="0C1014"/>
              </w:rPr>
              <w:t xml:space="preserve"> provides free, impartial, and confidential guidance.</w:t>
            </w:r>
          </w:p>
          <w:p w:rsidRPr="00EE6957" w:rsidR="00827C8F" w:rsidP="528DEA5A" w:rsidRDefault="000D58FF" w14:paraId="0957F576" w14:textId="6450F3B9">
            <w:pPr>
              <w:pStyle w:val="Normal"/>
              <w:rPr>
                <w:rFonts w:eastAsia="Albert Sans" w:cs="Albert Sans"/>
                <w:color w:val="0C1014"/>
              </w:rPr>
            </w:pPr>
            <w:r w:rsidRPr="528DEA5A" w:rsidR="555A7545">
              <w:rPr>
                <w:rFonts w:eastAsia="Albert Sans" w:cs="Albert Sans"/>
                <w:color w:val="0C1014"/>
              </w:rPr>
              <w:t xml:space="preserve">Learn more: </w:t>
            </w:r>
            <w:r w:rsidRPr="528DEA5A" w:rsidR="4EB90360">
              <w:rPr>
                <w:rFonts w:eastAsia="alb" w:cs="alb"/>
              </w:rPr>
              <w:t>www.</w:t>
            </w:r>
            <w:r w:rsidRPr="528DEA5A" w:rsidR="555A7545">
              <w:rPr>
                <w:rFonts w:eastAsia="Albert Sans" w:cs="Albert Sans"/>
              </w:rPr>
              <w:t>stepchange.org/daw2026</w:t>
            </w:r>
          </w:p>
          <w:p w:rsidRPr="00EE6957" w:rsidR="00827C8F" w:rsidP="00827C8F" w:rsidRDefault="00827C8F" w14:paraId="0E707721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6C16EF" w:rsidP="00827C8F" w:rsidRDefault="00827C8F" w14:paraId="18781A05" w14:textId="0B96D681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#daw2026 #DebtAwarenessWeek #FinancialWellbeing #DebtAdvice #Support</w:t>
            </w:r>
          </w:p>
        </w:tc>
      </w:tr>
      <w:tr w:rsidRPr="00EE6957" w:rsidR="00FE2DCA" w:rsidTr="528DEA5A" w14:paraId="66F7C570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FE2DCA" w:rsidP="22C433E6" w:rsidRDefault="0AC023FC" w14:paraId="7A9529F9" w14:textId="3D213C59">
            <w:pPr>
              <w:rPr>
                <w:rFonts w:eastAsia="Albert Sans" w:cs="Albert Sans"/>
                <w:b/>
                <w:bCs/>
                <w:color w:val="0C1014"/>
              </w:rPr>
            </w:pPr>
            <w:r w:rsidRPr="22C433E6">
              <w:rPr>
                <w:rFonts w:eastAsia="Albert Sans" w:cs="Albert Sans"/>
                <w:b/>
                <w:bCs/>
                <w:color w:val="0C1014"/>
              </w:rPr>
              <w:t>X</w:t>
            </w:r>
            <w:r w:rsidRPr="22C433E6" w:rsidR="250A7B21">
              <w:rPr>
                <w:rFonts w:eastAsia="Albert Sans" w:cs="Albert Sans"/>
                <w:b/>
                <w:bCs/>
                <w:color w:val="0C1014"/>
              </w:rPr>
              <w:t xml:space="preserve"> (formerly Twitter)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FE2DCA" w:rsidP="00FE2DCA" w:rsidRDefault="00FE2DCA" w14:paraId="3365026D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Fact: 1 in 2 of us experience a debt-related challenge at some point in our lives.</w:t>
            </w:r>
          </w:p>
          <w:p w:rsidRPr="00EE6957" w:rsidR="00FE2DCA" w:rsidP="00FE2DCA" w:rsidRDefault="00FE2DCA" w14:paraId="451AF14E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E2DCA" w:rsidP="00FE2DCA" w:rsidRDefault="00FE2DCA" w14:paraId="35A811C8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As we mark Debt Awareness Week next week (16–22 March), it’s important to recognise that financial difficulty can affect anyone - colleagues, friends, family, and even those who seem financially secure from the outside.</w:t>
            </w:r>
          </w:p>
          <w:p w:rsidRPr="00EE6957" w:rsidR="00FE2DCA" w:rsidP="00FE2DCA" w:rsidRDefault="00FE2DCA" w14:paraId="0BBEF456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E2DCA" w:rsidP="00FE2DCA" w:rsidRDefault="00FE2DCA" w14:paraId="37B03014" w14:textId="7E610C28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If you or someone you know needs support, </w:t>
            </w:r>
            <w:r w:rsidRPr="0062798A">
              <w:rPr>
                <w:rFonts w:eastAsia="Albert Sans" w:cs="Albert Sans"/>
              </w:rPr>
              <w:t>StepChange Debt Charity</w:t>
            </w:r>
            <w:r w:rsidRPr="00EE6957">
              <w:rPr>
                <w:rFonts w:eastAsia="Albert Sans" w:cs="Albert Sans"/>
                <w:color w:val="0C1014"/>
              </w:rPr>
              <w:t xml:space="preserve"> provides free, impartial, and confidential guidance.</w:t>
            </w:r>
          </w:p>
          <w:p w:rsidRPr="00EE6957" w:rsidR="00FE2DCA" w:rsidP="528DEA5A" w:rsidRDefault="0AC023FC" w14:paraId="7D3148E0" w14:textId="6B6C4E56">
            <w:pPr>
              <w:pStyle w:val="Normal"/>
              <w:rPr>
                <w:rFonts w:eastAsia="Albert Sans" w:cs="Albert Sans"/>
                <w:color w:val="0C1014"/>
              </w:rPr>
            </w:pPr>
            <w:r w:rsidRPr="528DEA5A" w:rsidR="20CAE599">
              <w:rPr>
                <w:rFonts w:eastAsia="Albert Sans" w:cs="Albert Sans"/>
                <w:color w:val="0C1014"/>
              </w:rPr>
              <w:t xml:space="preserve">Learn more: </w:t>
            </w:r>
            <w:r w:rsidRPr="528DEA5A" w:rsidR="21B648AF">
              <w:rPr>
                <w:rFonts w:eastAsia="alb" w:cs="alb"/>
              </w:rPr>
              <w:t>www.</w:t>
            </w:r>
            <w:r w:rsidRPr="528DEA5A" w:rsidR="20CAE599">
              <w:rPr>
                <w:rFonts w:eastAsia="Albert Sans" w:cs="Albert Sans"/>
              </w:rPr>
              <w:t>stepchange.org/daw2026</w:t>
            </w:r>
          </w:p>
          <w:p w:rsidRPr="00EE6957" w:rsidR="00FE2DCA" w:rsidP="00FE2DCA" w:rsidRDefault="00FE2DCA" w14:paraId="66C5C2DE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E2DCA" w:rsidP="00FE2DCA" w:rsidRDefault="00FE2DCA" w14:paraId="47782387" w14:textId="4BD1A47A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#daw2026 #DebtAwarenessWeek #FinancialWellbeing #DebtAdvice #Support</w:t>
            </w:r>
          </w:p>
        </w:tc>
      </w:tr>
    </w:tbl>
    <w:p w:rsidRPr="00EE6957" w:rsidR="006C16EF" w:rsidP="0D0E19BE" w:rsidRDefault="006C16EF" w14:paraId="425D8156" w14:textId="77777777">
      <w:pPr>
        <w:rPr>
          <w:rFonts w:eastAsia="Albert Sans" w:cs="Albert Sans"/>
          <w:b/>
          <w:bCs/>
          <w:color w:val="0C1014"/>
          <w:szCs w:val="24"/>
        </w:rPr>
      </w:pPr>
    </w:p>
    <w:p w:rsidRPr="00EE6957" w:rsidR="006C16EF" w:rsidP="0D0E19BE" w:rsidRDefault="006C16EF" w14:paraId="213B1C39" w14:textId="77777777">
      <w:pPr>
        <w:rPr>
          <w:rFonts w:eastAsia="Albert Sans" w:cs="Albert Sans"/>
          <w:b/>
          <w:bCs/>
          <w:color w:val="0C1014"/>
          <w:szCs w:val="24"/>
        </w:rPr>
      </w:pPr>
    </w:p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263"/>
        <w:gridCol w:w="7365"/>
      </w:tblGrid>
      <w:tr w:rsidRPr="00EE6957" w:rsidR="00A813EA" w:rsidTr="528DEA5A" w14:paraId="787F1AD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628" w:type="dxa"/>
            <w:gridSpan w:val="2"/>
            <w:tcMar/>
          </w:tcPr>
          <w:p w:rsidRPr="00EE6957" w:rsidR="006C16EF" w:rsidP="22C433E6" w:rsidRDefault="006C16EF" w14:paraId="311472A6" w14:textId="1EA0F540">
            <w:pPr>
              <w:rPr>
                <w:rFonts w:eastAsia="Albert Sans" w:cs="Albert Sans"/>
                <w:b/>
                <w:bCs/>
                <w:color w:val="0C1014"/>
                <w:sz w:val="32"/>
                <w:szCs w:val="32"/>
              </w:rPr>
            </w:pPr>
            <w:r w:rsidRPr="22C433E6">
              <w:rPr>
                <w:rFonts w:eastAsia="Albert Sans" w:cs="Albert Sans"/>
                <w:b/>
                <w:bCs/>
                <w:color w:val="0C1014"/>
                <w:sz w:val="32"/>
                <w:szCs w:val="32"/>
              </w:rPr>
              <w:t xml:space="preserve">Suggested copy to accompany launch day asset after 9am </w:t>
            </w:r>
            <w:r w:rsidRPr="22C433E6" w:rsidR="748A78F9">
              <w:rPr>
                <w:rFonts w:eastAsia="Albert Sans" w:cs="Albert Sans"/>
                <w:b/>
                <w:bCs/>
                <w:color w:val="0C1014"/>
                <w:sz w:val="32"/>
                <w:szCs w:val="32"/>
              </w:rPr>
              <w:t>Monday 16 March</w:t>
            </w:r>
            <w:r w:rsidRPr="22C433E6">
              <w:rPr>
                <w:rFonts w:eastAsia="Albert Sans" w:cs="Albert Sans"/>
                <w:b/>
                <w:bCs/>
                <w:color w:val="0C1014"/>
                <w:sz w:val="32"/>
                <w:szCs w:val="32"/>
              </w:rPr>
              <w:t>:</w:t>
            </w:r>
          </w:p>
        </w:tc>
      </w:tr>
      <w:tr w:rsidRPr="00EE6957" w:rsidR="004E5CC1" w:rsidTr="528DEA5A" w14:paraId="7273BEEB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6C16EF" w:rsidRDefault="006C16EF" w14:paraId="3F360126" w14:textId="77777777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b/>
                <w:bCs/>
                <w:color w:val="0C1014"/>
              </w:rPr>
              <w:t>Facebook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390DB2" w:rsidP="000E5D32" w:rsidRDefault="00390DB2" w14:paraId="6BB8C0DD" w14:textId="77777777">
            <w:pPr>
              <w:spacing w:line="300" w:lineRule="auto"/>
              <w:rPr>
                <w:rFonts w:eastAsia="alb" w:cs="alb"/>
              </w:rPr>
            </w:pPr>
            <w:r w:rsidRPr="00EE6957">
              <w:rPr>
                <w:rFonts w:eastAsia="alb" w:cs="alb"/>
              </w:rPr>
              <w:t>Debt is common and it’s nothing to feel ashamed of.</w:t>
            </w:r>
          </w:p>
          <w:p w:rsidRPr="00EE6957" w:rsidR="00390DB2" w:rsidP="000E5D32" w:rsidRDefault="00390DB2" w14:paraId="0B9C44C0" w14:textId="77777777">
            <w:pPr>
              <w:spacing w:line="300" w:lineRule="auto"/>
              <w:rPr>
                <w:rFonts w:eastAsia="alb" w:cs="alb"/>
              </w:rPr>
            </w:pPr>
          </w:p>
          <w:p w:rsidRPr="00EE6957" w:rsidR="001B42B8" w:rsidP="000E5D32" w:rsidRDefault="00390DB2" w14:paraId="7A371903" w14:textId="050624C3">
            <w:pPr>
              <w:spacing w:line="300" w:lineRule="auto"/>
              <w:rPr>
                <w:rFonts w:eastAsia="alb" w:cs="alb"/>
              </w:rPr>
            </w:pPr>
            <w:r w:rsidRPr="00EE6957">
              <w:rPr>
                <w:rFonts w:eastAsia="alb" w:cs="alb"/>
              </w:rPr>
              <w:t>1 in 2 of us will face a debt-related challenge at some point in our lives.</w:t>
            </w:r>
          </w:p>
          <w:p w:rsidRPr="00EE6957" w:rsidR="00390DB2" w:rsidP="000E5D32" w:rsidRDefault="00390DB2" w14:paraId="63092A75" w14:textId="77777777">
            <w:pPr>
              <w:spacing w:line="300" w:lineRule="auto"/>
              <w:rPr>
                <w:rFonts w:eastAsia="alb" w:cs="alb"/>
              </w:rPr>
            </w:pPr>
          </w:p>
          <w:p w:rsidRPr="00EE6957" w:rsidR="000E5D32" w:rsidP="000E5D32" w:rsidRDefault="001B42B8" w14:paraId="47B0AC8B" w14:textId="32AAA20B">
            <w:pPr>
              <w:spacing w:line="300" w:lineRule="auto"/>
              <w:rPr>
                <w:rFonts w:eastAsia="alb" w:cs="alb"/>
              </w:rPr>
            </w:pPr>
            <w:r w:rsidRPr="00EE6957">
              <w:rPr>
                <w:rFonts w:eastAsia="alb" w:cs="alb"/>
              </w:rPr>
              <w:t>It’s time to break the stigma</w:t>
            </w:r>
            <w:r w:rsidRPr="00EE6957" w:rsidR="00F2699C">
              <w:rPr>
                <w:rFonts w:eastAsia="alb" w:cs="alb"/>
              </w:rPr>
              <w:t xml:space="preserve"> t</w:t>
            </w:r>
            <w:r w:rsidRPr="00EE6957" w:rsidR="000E5D32">
              <w:rPr>
                <w:rFonts w:eastAsia="alb" w:cs="alb"/>
              </w:rPr>
              <w:t>his Debt Awareness Week</w:t>
            </w:r>
            <w:r w:rsidRPr="00EE6957" w:rsidR="00F2699C">
              <w:rPr>
                <w:rFonts w:eastAsia="alb" w:cs="alb"/>
              </w:rPr>
              <w:t>.</w:t>
            </w:r>
            <w:r w:rsidRPr="00EE6957" w:rsidR="000E5D32">
              <w:rPr>
                <w:rFonts w:eastAsia="alb" w:cs="alb"/>
              </w:rPr>
              <w:t xml:space="preserve"> </w:t>
            </w:r>
          </w:p>
          <w:p w:rsidRPr="00697347" w:rsidR="000E5D32" w:rsidP="528DEA5A" w:rsidRDefault="000E5D32" w14:paraId="5FD82E61" w14:textId="423C7E27">
            <w:pPr>
              <w:pStyle w:val="Normal"/>
              <w:spacing w:line="300" w:lineRule="auto"/>
              <w:rPr>
                <w:rFonts w:eastAsia="alb" w:cs="alb"/>
              </w:rPr>
            </w:pPr>
            <w:r>
              <w:br/>
            </w:r>
            <w:r w:rsidRPr="528DEA5A" w:rsidR="71F590B4">
              <w:rPr>
                <w:rFonts w:eastAsia="alb" w:cs="alb"/>
              </w:rPr>
              <w:t xml:space="preserve">If you need support, StepChange Debt Charity can help. Visit </w:t>
            </w:r>
            <w:r w:rsidRPr="528DEA5A" w:rsidR="43CAB1B1">
              <w:rPr>
                <w:rFonts w:eastAsia="alb" w:cs="alb"/>
              </w:rPr>
              <w:t>www.</w:t>
            </w:r>
            <w:r w:rsidRPr="528DEA5A" w:rsidR="71F590B4">
              <w:rPr>
                <w:rFonts w:eastAsia="alb" w:cs="alb"/>
              </w:rPr>
              <w:t>stepchange.org/daw2026</w:t>
            </w:r>
          </w:p>
          <w:p w:rsidRPr="00EE6957" w:rsidR="000E5D32" w:rsidP="000E5D32" w:rsidRDefault="000E5D32" w14:paraId="03782FEF" w14:textId="77777777">
            <w:pPr>
              <w:rPr>
                <w:rFonts w:hint="eastAsia"/>
              </w:rPr>
            </w:pPr>
          </w:p>
          <w:p w:rsidRPr="00EE6957" w:rsidR="000E5D32" w:rsidP="000E5D32" w:rsidRDefault="000E5D32" w14:paraId="7A302891" w14:textId="77777777">
            <w:pPr>
              <w:rPr>
                <w:rFonts w:eastAsia="Albert Sans" w:cs="Albert Sans"/>
              </w:rPr>
            </w:pPr>
            <w:hyperlink r:id="rId16">
              <w:r w:rsidRPr="3A85928E">
                <w:rPr>
                  <w:rStyle w:val="Hyperlink"/>
                  <w:rFonts w:eastAsia="Albert Sans" w:cs="Albert Sans"/>
                  <w:color w:val="auto"/>
                  <w:u w:val="none"/>
                </w:rPr>
                <w:t>#daw2026</w:t>
              </w:r>
            </w:hyperlink>
            <w:r w:rsidRPr="3A85928E">
              <w:rPr>
                <w:rFonts w:eastAsia="Albert Sans" w:cs="Albert Sans"/>
              </w:rPr>
              <w:t xml:space="preserve"> </w:t>
            </w:r>
            <w:hyperlink r:id="rId17">
              <w:r w:rsidRPr="3A85928E">
                <w:rPr>
                  <w:rStyle w:val="Hyperlink"/>
                  <w:rFonts w:eastAsia="Albert Sans" w:cs="Albert Sans"/>
                  <w:color w:val="auto"/>
                  <w:u w:val="none"/>
                </w:rPr>
                <w:t>#debtawarenessweek</w:t>
              </w:r>
            </w:hyperlink>
            <w:r w:rsidRPr="3A85928E">
              <w:rPr>
                <w:rFonts w:eastAsia="Albert Sans" w:cs="Albert Sans"/>
              </w:rPr>
              <w:t xml:space="preserve"> </w:t>
            </w:r>
            <w:hyperlink r:id="rId18">
              <w:r w:rsidRPr="3A85928E">
                <w:rPr>
                  <w:rStyle w:val="Hyperlink"/>
                  <w:rFonts w:eastAsia="Albert Sans" w:cs="Albert Sans"/>
                  <w:color w:val="auto"/>
                  <w:u w:val="none"/>
                </w:rPr>
                <w:t>#debt</w:t>
              </w:r>
            </w:hyperlink>
            <w:r w:rsidRPr="3A85928E">
              <w:rPr>
                <w:rFonts w:eastAsia="Albert Sans" w:cs="Albert Sans"/>
              </w:rPr>
              <w:t xml:space="preserve"> </w:t>
            </w:r>
            <w:hyperlink r:id="rId19">
              <w:r w:rsidRPr="3A85928E">
                <w:rPr>
                  <w:rStyle w:val="Hyperlink"/>
                  <w:rFonts w:eastAsia="Albert Sans" w:cs="Albert Sans"/>
                  <w:color w:val="auto"/>
                  <w:u w:val="none"/>
                </w:rPr>
                <w:t>#debtadvice</w:t>
              </w:r>
            </w:hyperlink>
          </w:p>
          <w:p w:rsidRPr="00EE6957" w:rsidR="006C16EF" w:rsidP="006C16EF" w:rsidRDefault="006C16EF" w14:paraId="15D6F4A3" w14:textId="722FFF7C">
            <w:pPr>
              <w:rPr>
                <w:rFonts w:eastAsia="Albert Sans" w:cs="Albert Sans"/>
                <w:b/>
                <w:bCs/>
                <w:color w:val="0C1014"/>
              </w:rPr>
            </w:pPr>
          </w:p>
        </w:tc>
      </w:tr>
      <w:tr w:rsidRPr="00EE6957" w:rsidR="004E5CC1" w:rsidTr="528DEA5A" w14:paraId="700C1B50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6C16EF" w:rsidRDefault="006C16EF" w14:paraId="5D7035EE" w14:textId="77777777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b/>
                <w:bCs/>
                <w:color w:val="0C1014"/>
              </w:rPr>
              <w:t>Instagram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390DB2" w:rsidP="00390DB2" w:rsidRDefault="00390DB2" w14:paraId="055F2725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Debt is common and it’s nothing to feel ashamed of.</w:t>
            </w:r>
          </w:p>
          <w:p w:rsidRPr="00EE6957" w:rsidR="00390DB2" w:rsidP="00390DB2" w:rsidRDefault="00390DB2" w14:paraId="2E6D7336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390DB2" w:rsidP="00390DB2" w:rsidRDefault="00390DB2" w14:paraId="37E99E02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1 in 2 of us will face a debt-related challenge at some point in our lives.</w:t>
            </w:r>
          </w:p>
          <w:p w:rsidRPr="00EE6957" w:rsidR="00390DB2" w:rsidP="00390DB2" w:rsidRDefault="00390DB2" w14:paraId="185F7FD5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390DB2" w:rsidP="00390DB2" w:rsidRDefault="00390DB2" w14:paraId="64D37CAC" w14:textId="3102E8ED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It’s time to break the stigma this Debt Awareness Week.</w:t>
            </w:r>
          </w:p>
          <w:p w:rsidRPr="00EE6957" w:rsidR="00390DB2" w:rsidP="00390DB2" w:rsidRDefault="00390DB2" w14:paraId="61D03D7B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390DB2" w:rsidP="00390DB2" w:rsidRDefault="00390DB2" w14:paraId="2062ADC0" w14:textId="3C5A6DD6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If you’re struggling or just need guidance, </w:t>
            </w:r>
            <w:r w:rsidRPr="0062798A">
              <w:rPr>
                <w:rFonts w:eastAsia="Albert Sans" w:cs="Albert Sans"/>
              </w:rPr>
              <w:t>StepChange Debt Charity</w:t>
            </w:r>
            <w:r w:rsidRPr="00EE6957">
              <w:rPr>
                <w:rFonts w:eastAsia="Albert Sans" w:cs="Albert Sans"/>
                <w:color w:val="0C1014"/>
              </w:rPr>
              <w:t xml:space="preserve"> is here to help.</w:t>
            </w:r>
          </w:p>
          <w:p w:rsidRPr="00EE6957" w:rsidR="00390DB2" w:rsidP="00390DB2" w:rsidRDefault="00390DB2" w14:paraId="04B05B5F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390DB2" w:rsidP="528DEA5A" w:rsidRDefault="35924AFE" w14:paraId="7CADFCF6" w14:textId="68372623">
            <w:pPr>
              <w:pStyle w:val="Normal"/>
              <w:rPr>
                <w:rFonts w:eastAsia="Albert Sans" w:cs="Albert Sans"/>
                <w:color w:val="0C1014"/>
              </w:rPr>
            </w:pPr>
            <w:r w:rsidRPr="528DEA5A" w:rsidR="45CE6A23">
              <w:rPr>
                <w:rFonts w:eastAsia="Albert Sans" w:cs="Albert Sans"/>
                <w:color w:val="0C1014"/>
              </w:rPr>
              <w:t xml:space="preserve">Learn more: </w:t>
            </w:r>
            <w:r w:rsidRPr="528DEA5A" w:rsidR="57095650">
              <w:rPr>
                <w:rFonts w:eastAsia="alb" w:cs="alb"/>
              </w:rPr>
              <w:t>www.</w:t>
            </w:r>
            <w:r w:rsidRPr="528DEA5A" w:rsidR="45CE6A23">
              <w:rPr>
                <w:rFonts w:eastAsia="Albert Sans" w:cs="Albert Sans"/>
              </w:rPr>
              <w:t>stepchange.org/daw2026</w:t>
            </w:r>
          </w:p>
          <w:p w:rsidRPr="00EE6957" w:rsidR="00390DB2" w:rsidP="00390DB2" w:rsidRDefault="00390DB2" w14:paraId="39CE6513" w14:textId="77777777">
            <w:pPr>
              <w:rPr>
                <w:rFonts w:eastAsia="Albert Sans" w:cs="Albert Sans"/>
                <w:b/>
                <w:bCs/>
                <w:color w:val="0C1014"/>
              </w:rPr>
            </w:pPr>
          </w:p>
          <w:p w:rsidRPr="00EE6957" w:rsidR="006C16EF" w:rsidP="00390DB2" w:rsidRDefault="00390DB2" w14:paraId="34D1CF57" w14:textId="3E085F8C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#daw2026 #debtawarenessweek #debt #debtadvice</w:t>
            </w:r>
          </w:p>
        </w:tc>
      </w:tr>
      <w:tr w:rsidRPr="00EE6957" w:rsidR="004E5CC1" w:rsidTr="528DEA5A" w14:paraId="264BF8E1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6C16EF" w:rsidRDefault="006C16EF" w14:paraId="1B80BCAF" w14:textId="77777777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b/>
                <w:bCs/>
                <w:color w:val="0C1014"/>
              </w:rPr>
              <w:t>TikTok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677132" w:rsidP="00677132" w:rsidRDefault="00F12E43" w14:paraId="7B6B29A1" w14:textId="015796E0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PSA: </w:t>
            </w:r>
            <w:r w:rsidRPr="00EE6957" w:rsidR="00677132">
              <w:rPr>
                <w:rFonts w:eastAsia="Albert Sans" w:cs="Albert Sans"/>
                <w:color w:val="0C1014"/>
              </w:rPr>
              <w:t>Debt is common and it’s nothing to feel ashamed of.</w:t>
            </w:r>
          </w:p>
          <w:p w:rsidRPr="00EE6957" w:rsidR="00677132" w:rsidP="00677132" w:rsidRDefault="00677132" w14:paraId="5928ECF7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390DB2" w:rsidP="00677132" w:rsidRDefault="00677132" w14:paraId="3B7E8002" w14:textId="121793BA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1 in 2 of us will face a debt-related challenge at some point in our lives.</w:t>
            </w:r>
          </w:p>
          <w:p w:rsidRPr="00EE6957" w:rsidR="00677132" w:rsidP="00677132" w:rsidRDefault="00677132" w14:paraId="0AA0CE1D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390DB2" w:rsidP="00390DB2" w:rsidRDefault="00390DB2" w14:paraId="7C6E6535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Debt Awareness Week (16–22 March) is your reminder that support is out there.</w:t>
            </w:r>
          </w:p>
          <w:p w:rsidRPr="00EE6957" w:rsidR="00390DB2" w:rsidP="00390DB2" w:rsidRDefault="00390DB2" w14:paraId="322DA30F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390DB2" w:rsidP="00390DB2" w:rsidRDefault="00390DB2" w14:paraId="1BD53338" w14:textId="1B9033AB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If you’re feeling the pressure, </w:t>
            </w:r>
            <w:r w:rsidRPr="0062798A">
              <w:rPr>
                <w:rFonts w:eastAsia="Albert Sans" w:cs="Albert Sans"/>
              </w:rPr>
              <w:t>StepChange Debt Charity</w:t>
            </w:r>
            <w:r w:rsidRPr="00EE6957">
              <w:rPr>
                <w:rFonts w:eastAsia="Albert Sans" w:cs="Albert Sans"/>
                <w:color w:val="0C1014"/>
              </w:rPr>
              <w:t xml:space="preserve"> can help you get back on track.</w:t>
            </w:r>
          </w:p>
          <w:p w:rsidRPr="00EE6957" w:rsidR="00390DB2" w:rsidP="00390DB2" w:rsidRDefault="00390DB2" w14:paraId="5D1AAABB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390DB2" w:rsidP="528DEA5A" w:rsidRDefault="35924AFE" w14:paraId="6314BB65" w14:textId="5B349C71">
            <w:pPr>
              <w:pStyle w:val="Normal"/>
              <w:rPr>
                <w:rFonts w:eastAsia="Albert Sans" w:cs="Albert Sans"/>
                <w:color w:val="0C1014"/>
              </w:rPr>
            </w:pPr>
            <w:r w:rsidRPr="528DEA5A" w:rsidR="45CE6A23">
              <w:rPr>
                <w:rFonts w:eastAsia="Albert Sans" w:cs="Albert Sans"/>
                <w:color w:val="0C1014"/>
              </w:rPr>
              <w:t xml:space="preserve">More info: </w:t>
            </w:r>
            <w:r w:rsidRPr="528DEA5A" w:rsidR="09401E2D">
              <w:rPr>
                <w:rFonts w:eastAsia="alb" w:cs="alb"/>
              </w:rPr>
              <w:t>www.</w:t>
            </w:r>
            <w:r w:rsidRPr="528DEA5A" w:rsidR="45CE6A23">
              <w:rPr>
                <w:rFonts w:eastAsia="Albert Sans" w:cs="Albert Sans"/>
              </w:rPr>
              <w:t>stepchange.org/daw2026</w:t>
            </w:r>
          </w:p>
          <w:p w:rsidRPr="00EE6957" w:rsidR="00390DB2" w:rsidP="00390DB2" w:rsidRDefault="00390DB2" w14:paraId="2D660E60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6C16EF" w:rsidP="00390DB2" w:rsidRDefault="00390DB2" w14:paraId="34D3395A" w14:textId="3F4235F1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#daw2026 #debtawarenessweek #debtadvice #moneymatters</w:t>
            </w:r>
          </w:p>
        </w:tc>
      </w:tr>
      <w:tr w:rsidRPr="00EE6957" w:rsidR="004E5CC1" w:rsidTr="528DEA5A" w14:paraId="375D7AC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6C16EF" w:rsidRDefault="006C16EF" w14:paraId="4B9798A5" w14:textId="6F1A5D88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b/>
                <w:bCs/>
                <w:color w:val="0C1014"/>
              </w:rPr>
              <w:t xml:space="preserve">LinkedIn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F12E43" w:rsidP="00F12E43" w:rsidRDefault="00F12E43" w14:paraId="3F8D7A1E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Debt is common and it’s nothing to feel ashamed of.</w:t>
            </w:r>
          </w:p>
          <w:p w:rsidRPr="00EE6957" w:rsidR="00F12E43" w:rsidP="00F12E43" w:rsidRDefault="00F12E43" w14:paraId="3192AA97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12E43" w:rsidP="00F12E43" w:rsidRDefault="00F12E43" w14:paraId="520C6153" w14:textId="62A7269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1 in 2 of us will face a debt-related challenge at some point in our lives.</w:t>
            </w:r>
          </w:p>
          <w:p w:rsidRPr="00EE6957" w:rsidR="00F12E43" w:rsidP="00F12E43" w:rsidRDefault="00F12E43" w14:paraId="70304C3D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12E43" w:rsidP="00F12E43" w:rsidRDefault="00F12E43" w14:paraId="3FFE923B" w14:textId="0DC3F591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As we mark Debt Awareness Week this week, it’s important to recognise that financial difficulty can affect anyone - colleagues, friends, family, and even those who seem financially secure from the outside.</w:t>
            </w:r>
          </w:p>
          <w:p w:rsidRPr="00EE6957" w:rsidR="00F12E43" w:rsidP="00F12E43" w:rsidRDefault="00F12E43" w14:paraId="243CBC8C" w14:textId="77777777">
            <w:pPr>
              <w:rPr>
                <w:rFonts w:eastAsia="Albert Sans" w:cs="Albert Sans"/>
                <w:color w:val="0C1014"/>
              </w:rPr>
            </w:pPr>
          </w:p>
          <w:p w:rsidR="00F12E43" w:rsidP="00F12E43" w:rsidRDefault="00F12E43" w14:paraId="491A1BE7" w14:textId="51FE51B3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If you or someone you know needs support, </w:t>
            </w:r>
            <w:r w:rsidRPr="0062798A">
              <w:rPr>
                <w:rFonts w:eastAsia="Albert Sans" w:cs="Albert Sans"/>
              </w:rPr>
              <w:t>StepChange Debt Charity</w:t>
            </w:r>
            <w:r w:rsidRPr="00EE6957">
              <w:rPr>
                <w:rFonts w:eastAsia="Albert Sans" w:cs="Albert Sans"/>
                <w:color w:val="0C1014"/>
              </w:rPr>
              <w:t xml:space="preserve"> provides free, impartial, and confidential guidance.</w:t>
            </w:r>
          </w:p>
          <w:p w:rsidRPr="00EE6957" w:rsidR="00784314" w:rsidP="00F12E43" w:rsidRDefault="00784314" w14:paraId="3057BD6A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12E43" w:rsidP="528DEA5A" w:rsidRDefault="00F12E43" w14:paraId="09AD4CFB" w14:textId="73C77710">
            <w:pPr>
              <w:pStyle w:val="Normal"/>
              <w:rPr>
                <w:rFonts w:eastAsia="Albert Sans" w:cs="Albert Sans"/>
                <w:color w:val="0C1014"/>
              </w:rPr>
            </w:pPr>
            <w:r w:rsidRPr="528DEA5A" w:rsidR="00F12E43">
              <w:rPr>
                <w:rFonts w:eastAsia="Albert Sans" w:cs="Albert Sans"/>
                <w:color w:val="0C1014"/>
              </w:rPr>
              <w:t xml:space="preserve">Learn more: </w:t>
            </w:r>
            <w:r w:rsidRPr="528DEA5A" w:rsidR="2D3F84B5">
              <w:rPr>
                <w:rFonts w:eastAsia="alb" w:cs="alb"/>
              </w:rPr>
              <w:t>www.</w:t>
            </w:r>
            <w:r w:rsidRPr="528DEA5A" w:rsidR="00F12E43">
              <w:rPr>
                <w:rFonts w:eastAsia="Albert Sans" w:cs="Albert Sans"/>
              </w:rPr>
              <w:t>stepchange.org/daw2026</w:t>
            </w:r>
          </w:p>
          <w:p w:rsidRPr="00EE6957" w:rsidR="00F12E43" w:rsidP="00F12E43" w:rsidRDefault="00F12E43" w14:paraId="586EE76A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6C16EF" w:rsidP="00F12E43" w:rsidRDefault="00F12E43" w14:paraId="11C7C1AB" w14:textId="31B0AA1F">
            <w:pPr>
              <w:rPr>
                <w:rFonts w:eastAsia="Albert Sans" w:cs="Albert Sans"/>
                <w:b/>
                <w:bCs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#daw2026 #DebtAwarenessWeek #FinancialWellbeing #DebtAdvice #Support</w:t>
            </w:r>
          </w:p>
        </w:tc>
      </w:tr>
      <w:tr w:rsidRPr="00EE6957" w:rsidR="00FE2DCA" w:rsidTr="528DEA5A" w14:paraId="3B21E3E7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63" w:type="dxa"/>
            <w:tcMar/>
          </w:tcPr>
          <w:p w:rsidRPr="00EE6957" w:rsidR="00FE2DCA" w:rsidRDefault="0AC023FC" w14:paraId="46E15679" w14:textId="64C6BE4D">
            <w:pPr>
              <w:rPr>
                <w:rFonts w:eastAsia="Albert Sans" w:cs="Albert Sans"/>
                <w:b/>
                <w:bCs/>
                <w:color w:val="0C1014"/>
              </w:rPr>
            </w:pPr>
            <w:r w:rsidRPr="22C433E6">
              <w:rPr>
                <w:rFonts w:eastAsia="Albert Sans" w:cs="Albert Sans"/>
                <w:b/>
                <w:bCs/>
                <w:color w:val="0C1014"/>
              </w:rPr>
              <w:t>X</w:t>
            </w:r>
            <w:r w:rsidRPr="22C433E6" w:rsidR="644E1956">
              <w:rPr>
                <w:rFonts w:eastAsia="Albert Sans" w:cs="Albert Sans"/>
                <w:b/>
                <w:bCs/>
                <w:color w:val="0C1014"/>
              </w:rPr>
              <w:t xml:space="preserve"> (formerly Twitter)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365" w:type="dxa"/>
            <w:tcMar/>
          </w:tcPr>
          <w:p w:rsidRPr="00EE6957" w:rsidR="00FE2DCA" w:rsidP="00FE2DCA" w:rsidRDefault="00FE2DCA" w14:paraId="7E1450A3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Debt is common and it’s nothing to feel ashamed of.</w:t>
            </w:r>
          </w:p>
          <w:p w:rsidRPr="00EE6957" w:rsidR="00FE2DCA" w:rsidP="00FE2DCA" w:rsidRDefault="00FE2DCA" w14:paraId="6C6687E8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E2DCA" w:rsidP="00FE2DCA" w:rsidRDefault="00FE2DCA" w14:paraId="3478B183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1 in 2 of us will face a debt-related challenge at some point in our lives.</w:t>
            </w:r>
          </w:p>
          <w:p w:rsidRPr="00EE6957" w:rsidR="00FE2DCA" w:rsidP="00FE2DCA" w:rsidRDefault="00FE2DCA" w14:paraId="153ECD87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E2DCA" w:rsidP="00FE2DCA" w:rsidRDefault="00FE2DCA" w14:paraId="255F6CD7" w14:textId="77777777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As we mark Debt Awareness Week this week, it’s important to recognise that financial difficulty can affect anyone - colleagues, friends, family, and even those who seem financially secure from the outside.</w:t>
            </w:r>
          </w:p>
          <w:p w:rsidRPr="00EE6957" w:rsidR="00FE2DCA" w:rsidP="00FE2DCA" w:rsidRDefault="00FE2DCA" w14:paraId="58DF41CE" w14:textId="77777777">
            <w:pPr>
              <w:rPr>
                <w:rFonts w:eastAsia="Albert Sans" w:cs="Albert Sans"/>
                <w:color w:val="0C1014"/>
              </w:rPr>
            </w:pPr>
          </w:p>
          <w:p w:rsidR="00FE2DCA" w:rsidP="00FE2DCA" w:rsidRDefault="00FE2DCA" w14:paraId="07EC638A" w14:textId="6C527A10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 xml:space="preserve">If you or someone you know needs support, </w:t>
            </w:r>
            <w:r w:rsidRPr="0062798A">
              <w:rPr>
                <w:rFonts w:eastAsia="Albert Sans" w:cs="Albert Sans"/>
              </w:rPr>
              <w:t>StepChange Debt Charity</w:t>
            </w:r>
            <w:r w:rsidRPr="00EE6957">
              <w:rPr>
                <w:rFonts w:eastAsia="Albert Sans" w:cs="Albert Sans"/>
                <w:color w:val="0C1014"/>
              </w:rPr>
              <w:t xml:space="preserve"> provides free, impartial, and confidential guidance.</w:t>
            </w:r>
          </w:p>
          <w:p w:rsidRPr="00EE6957" w:rsidR="00784314" w:rsidP="00FE2DCA" w:rsidRDefault="00784314" w14:paraId="76467FDB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E2DCA" w:rsidP="528DEA5A" w:rsidRDefault="0AC023FC" w14:paraId="12B36799" w14:textId="6A4029A6">
            <w:pPr>
              <w:pStyle w:val="Normal"/>
              <w:rPr>
                <w:rFonts w:eastAsia="Albert Sans" w:cs="Albert Sans"/>
                <w:color w:val="0C1014"/>
              </w:rPr>
            </w:pPr>
            <w:r w:rsidRPr="528DEA5A" w:rsidR="20CAE599">
              <w:rPr>
                <w:rFonts w:eastAsia="Albert Sans" w:cs="Albert Sans"/>
                <w:color w:val="0C1014"/>
              </w:rPr>
              <w:t xml:space="preserve">Learn more: </w:t>
            </w:r>
            <w:r w:rsidRPr="528DEA5A" w:rsidR="4F2A15BC">
              <w:rPr>
                <w:rFonts w:eastAsia="alb" w:cs="alb"/>
              </w:rPr>
              <w:t>www.</w:t>
            </w:r>
            <w:r w:rsidRPr="528DEA5A" w:rsidR="20CAE599">
              <w:rPr>
                <w:rFonts w:eastAsia="Albert Sans" w:cs="Albert Sans"/>
              </w:rPr>
              <w:t>stepchange.org/daw2026</w:t>
            </w:r>
          </w:p>
          <w:p w:rsidRPr="00EE6957" w:rsidR="00FE2DCA" w:rsidP="00FE2DCA" w:rsidRDefault="00FE2DCA" w14:paraId="079A107B" w14:textId="77777777">
            <w:pPr>
              <w:rPr>
                <w:rFonts w:eastAsia="Albert Sans" w:cs="Albert Sans"/>
                <w:color w:val="0C1014"/>
              </w:rPr>
            </w:pPr>
          </w:p>
          <w:p w:rsidRPr="00EE6957" w:rsidR="00FE2DCA" w:rsidP="00FE2DCA" w:rsidRDefault="00FE2DCA" w14:paraId="4DBF335A" w14:textId="3C77057E">
            <w:pPr>
              <w:rPr>
                <w:rFonts w:eastAsia="Albert Sans" w:cs="Albert Sans"/>
                <w:color w:val="0C1014"/>
              </w:rPr>
            </w:pPr>
            <w:r w:rsidRPr="00EE6957">
              <w:rPr>
                <w:rFonts w:eastAsia="Albert Sans" w:cs="Albert Sans"/>
                <w:color w:val="0C1014"/>
              </w:rPr>
              <w:t>#daw2026 #DebtAwarenessWeek #FinancialWellbeing #DebtAdvice #Support</w:t>
            </w:r>
          </w:p>
        </w:tc>
      </w:tr>
    </w:tbl>
    <w:p w:rsidRPr="00EE6957" w:rsidR="006C16EF" w:rsidP="0D0E19BE" w:rsidRDefault="006C16EF" w14:paraId="3D3043E7" w14:textId="77777777">
      <w:pPr>
        <w:rPr>
          <w:rFonts w:eastAsia="Albert Sans" w:cs="Albert Sans"/>
          <w:b/>
          <w:bCs/>
          <w:color w:val="0C1014"/>
          <w:szCs w:val="24"/>
        </w:rPr>
      </w:pPr>
    </w:p>
    <w:p w:rsidRPr="00EE6957" w:rsidR="006C16EF" w:rsidP="0D0E19BE" w:rsidRDefault="006C16EF" w14:paraId="42E9AF45" w14:textId="77777777">
      <w:pPr>
        <w:rPr>
          <w:rFonts w:eastAsia="Albert Sans" w:cs="Albert Sans"/>
          <w:b/>
          <w:bCs/>
          <w:color w:val="0C1014"/>
          <w:szCs w:val="24"/>
        </w:rPr>
      </w:pPr>
    </w:p>
    <w:p w:rsidRPr="00EE6957" w:rsidR="006C16EF" w:rsidP="0D0E19BE" w:rsidRDefault="006C16EF" w14:paraId="05D39CA9" w14:textId="77777777">
      <w:pPr>
        <w:rPr>
          <w:rFonts w:eastAsia="Albert Sans" w:cs="Albert Sans"/>
          <w:b/>
          <w:bCs/>
          <w:color w:val="0C1014"/>
          <w:szCs w:val="24"/>
        </w:rPr>
      </w:pPr>
    </w:p>
    <w:p w:rsidRPr="00EE6957" w:rsidR="006C16EF" w:rsidP="0D0E19BE" w:rsidRDefault="006C16EF" w14:paraId="29CB3608" w14:textId="77777777">
      <w:pPr>
        <w:rPr>
          <w:rFonts w:eastAsia="Albert Sans" w:cs="Albert Sans"/>
          <w:b/>
          <w:bCs/>
          <w:color w:val="0C1014"/>
          <w:szCs w:val="24"/>
        </w:rPr>
      </w:pPr>
    </w:p>
    <w:p w:rsidRPr="00EE6957" w:rsidR="006C16EF" w:rsidP="0D0E19BE" w:rsidRDefault="006C16EF" w14:paraId="265D5439" w14:textId="77777777">
      <w:pPr>
        <w:rPr>
          <w:rFonts w:eastAsia="Albert Sans" w:cs="Albert Sans"/>
          <w:b/>
          <w:bCs/>
          <w:color w:val="0C1014"/>
          <w:szCs w:val="24"/>
        </w:rPr>
      </w:pPr>
    </w:p>
    <w:p w:rsidRPr="00EE6957" w:rsidR="006C16EF" w:rsidP="0D0E19BE" w:rsidRDefault="006C16EF" w14:paraId="50CAD760" w14:textId="77777777">
      <w:pPr>
        <w:rPr>
          <w:rFonts w:eastAsia="Albert Sans" w:cs="Albert Sans"/>
          <w:b/>
          <w:bCs/>
          <w:color w:val="0C1014"/>
          <w:szCs w:val="24"/>
        </w:rPr>
      </w:pPr>
    </w:p>
    <w:p w:rsidRPr="00EE6957" w:rsidR="006C16EF" w:rsidP="0D0E19BE" w:rsidRDefault="006C16EF" w14:paraId="19F841E0" w14:textId="77777777">
      <w:pPr>
        <w:rPr>
          <w:rFonts w:eastAsia="Albert Sans" w:cs="Albert Sans"/>
          <w:b/>
          <w:bCs/>
          <w:color w:val="0C1014"/>
          <w:szCs w:val="24"/>
        </w:rPr>
      </w:pPr>
    </w:p>
    <w:p w:rsidRPr="00EE6957" w:rsidR="0D0E19BE" w:rsidP="0D0E19BE" w:rsidRDefault="0D0E19BE" w14:paraId="17FC6222" w14:textId="010B87A1">
      <w:pPr>
        <w:rPr>
          <w:rFonts w:eastAsia="Segoe UI" w:cs="Segoe UI"/>
          <w:color w:val="4150F7"/>
          <w:sz w:val="21"/>
          <w:szCs w:val="21"/>
        </w:rPr>
      </w:pPr>
    </w:p>
    <w:sectPr w:rsidRPr="00EE6957" w:rsidR="0D0E19BE" w:rsidSect="004E2049">
      <w:headerReference w:type="default" r:id="rId20"/>
      <w:footerReference w:type="default" r:id="rId21"/>
      <w:headerReference w:type="first" r:id="rId22"/>
      <w:pgSz w:w="11906" w:h="16838" w:orient="portrait"/>
      <w:pgMar w:top="2082" w:right="1134" w:bottom="1440" w:left="1134" w:header="709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F1F2F" w:rsidP="007E06C9" w:rsidRDefault="008F1F2F" w14:paraId="2B62C45D" w14:textId="7777777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8F1F2F" w:rsidP="007E06C9" w:rsidRDefault="008F1F2F" w14:paraId="207508A9" w14:textId="77777777">
      <w:pPr>
        <w:spacing w:after="0" w:line="240" w:lineRule="auto"/>
        <w:rPr>
          <w:rFonts w:hint="eastAsia"/>
        </w:rPr>
      </w:pPr>
      <w:r>
        <w:continuationSeparator/>
      </w:r>
    </w:p>
  </w:endnote>
  <w:endnote w:type="continuationNotice" w:id="1">
    <w:p w:rsidR="008F1F2F" w:rsidRDefault="008F1F2F" w14:paraId="780C8E6A" w14:textId="77777777">
      <w:pPr>
        <w:spacing w:after="0" w:line="240" w:lineRule="auto"/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 Sans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gular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37593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15E4" w:rsidRDefault="003515E4" w14:paraId="1D9B64E1" w14:textId="77777777">
        <w:pPr>
          <w:pStyle w:val="Footer"/>
          <w:jc w:val="right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15E4" w:rsidRDefault="003515E4" w14:paraId="6D79BDA3" w14:textId="77777777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F1F2F" w:rsidP="007E06C9" w:rsidRDefault="008F1F2F" w14:paraId="07A1BA78" w14:textId="7777777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8F1F2F" w:rsidP="007E06C9" w:rsidRDefault="008F1F2F" w14:paraId="2F8FE949" w14:textId="77777777">
      <w:pPr>
        <w:spacing w:after="0" w:line="240" w:lineRule="auto"/>
        <w:rPr>
          <w:rFonts w:hint="eastAsia"/>
        </w:rPr>
      </w:pPr>
      <w:r>
        <w:continuationSeparator/>
      </w:r>
    </w:p>
  </w:footnote>
  <w:footnote w:type="continuationNotice" w:id="1">
    <w:p w:rsidR="008F1F2F" w:rsidRDefault="008F1F2F" w14:paraId="69678676" w14:textId="77777777">
      <w:pPr>
        <w:spacing w:after="0" w:line="240" w:lineRule="auto"/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C2587" w:rsidRDefault="003515E4" w14:paraId="3092F279" w14:textId="7C33F484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A38A13C" wp14:editId="698E79DF">
          <wp:simplePos x="0" y="0"/>
          <wp:positionH relativeFrom="column">
            <wp:posOffset>4951563</wp:posOffset>
          </wp:positionH>
          <wp:positionV relativeFrom="paragraph">
            <wp:posOffset>-207669</wp:posOffset>
          </wp:positionV>
          <wp:extent cx="1544224" cy="606762"/>
          <wp:effectExtent l="0" t="0" r="0" b="0"/>
          <wp:wrapNone/>
          <wp:docPr id="1" name="Picture 1" descr="A picture containing font, graphics, text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font, graphics, text,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4224" cy="6067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5530F" w:rsidRDefault="003515E4" w14:paraId="5DD99A6D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9E6629D" wp14:editId="3661EB84">
          <wp:simplePos x="0" y="0"/>
          <wp:positionH relativeFrom="column">
            <wp:posOffset>4938395</wp:posOffset>
          </wp:positionH>
          <wp:positionV relativeFrom="paragraph">
            <wp:posOffset>-208280</wp:posOffset>
          </wp:positionV>
          <wp:extent cx="1543685" cy="606425"/>
          <wp:effectExtent l="0" t="0" r="0" b="0"/>
          <wp:wrapNone/>
          <wp:docPr id="2" name="Picture 2" descr="A picture containing font, graphics, text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font, graphics, text,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68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Insert document title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6D6A"/>
    <w:multiLevelType w:val="hybridMultilevel"/>
    <w:tmpl w:val="9E1039C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7A0EF2"/>
    <w:multiLevelType w:val="hybridMultilevel"/>
    <w:tmpl w:val="078E0B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480E39"/>
    <w:multiLevelType w:val="hybridMultilevel"/>
    <w:tmpl w:val="7850060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AC4030"/>
    <w:multiLevelType w:val="hybridMultilevel"/>
    <w:tmpl w:val="4B205E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210ABE"/>
    <w:multiLevelType w:val="hybridMultilevel"/>
    <w:tmpl w:val="9DA65B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670510"/>
    <w:multiLevelType w:val="hybridMultilevel"/>
    <w:tmpl w:val="6ED665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83E13"/>
    <w:multiLevelType w:val="hybridMultilevel"/>
    <w:tmpl w:val="60727DF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540E7E0"/>
    <w:multiLevelType w:val="hybridMultilevel"/>
    <w:tmpl w:val="36BE68B8"/>
    <w:lvl w:ilvl="0" w:tplc="F6A0F6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542B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73AA7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01EFA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5269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A88A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2E5F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30FE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38FE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9D577F"/>
    <w:multiLevelType w:val="hybridMultilevel"/>
    <w:tmpl w:val="BDCA8B2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1D0524F"/>
    <w:multiLevelType w:val="hybridMultilevel"/>
    <w:tmpl w:val="D94231E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24F6302"/>
    <w:multiLevelType w:val="hybridMultilevel"/>
    <w:tmpl w:val="306881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6F7109F"/>
    <w:multiLevelType w:val="hybridMultilevel"/>
    <w:tmpl w:val="D0EA6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55D9F"/>
    <w:multiLevelType w:val="hybridMultilevel"/>
    <w:tmpl w:val="EB34B3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64674411">
    <w:abstractNumId w:val="1"/>
  </w:num>
  <w:num w:numId="2" w16cid:durableId="155269527">
    <w:abstractNumId w:val="9"/>
  </w:num>
  <w:num w:numId="3" w16cid:durableId="1397969354">
    <w:abstractNumId w:val="0"/>
  </w:num>
  <w:num w:numId="4" w16cid:durableId="628559464">
    <w:abstractNumId w:val="10"/>
  </w:num>
  <w:num w:numId="5" w16cid:durableId="348215038">
    <w:abstractNumId w:val="4"/>
  </w:num>
  <w:num w:numId="6" w16cid:durableId="1849513995">
    <w:abstractNumId w:val="12"/>
  </w:num>
  <w:num w:numId="7" w16cid:durableId="446509657">
    <w:abstractNumId w:val="6"/>
  </w:num>
  <w:num w:numId="8" w16cid:durableId="1894777467">
    <w:abstractNumId w:val="8"/>
  </w:num>
  <w:num w:numId="9" w16cid:durableId="1095981075">
    <w:abstractNumId w:val="2"/>
  </w:num>
  <w:num w:numId="10" w16cid:durableId="128548664">
    <w:abstractNumId w:val="11"/>
  </w:num>
  <w:num w:numId="11" w16cid:durableId="1621643527">
    <w:abstractNumId w:val="7"/>
  </w:num>
  <w:num w:numId="12" w16cid:durableId="872691549">
    <w:abstractNumId w:val="5"/>
  </w:num>
  <w:num w:numId="13" w16cid:durableId="2042048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587"/>
    <w:rsid w:val="00002ACC"/>
    <w:rsid w:val="0001449B"/>
    <w:rsid w:val="00016EAD"/>
    <w:rsid w:val="000250EC"/>
    <w:rsid w:val="000432AE"/>
    <w:rsid w:val="00044E0C"/>
    <w:rsid w:val="0005100F"/>
    <w:rsid w:val="000544E8"/>
    <w:rsid w:val="00057E06"/>
    <w:rsid w:val="00060958"/>
    <w:rsid w:val="00063C8A"/>
    <w:rsid w:val="00065B5D"/>
    <w:rsid w:val="00067052"/>
    <w:rsid w:val="00072540"/>
    <w:rsid w:val="00081BDF"/>
    <w:rsid w:val="00087192"/>
    <w:rsid w:val="000A1C2B"/>
    <w:rsid w:val="000A54A4"/>
    <w:rsid w:val="000B02C4"/>
    <w:rsid w:val="000B54D1"/>
    <w:rsid w:val="000D4F1D"/>
    <w:rsid w:val="000D58FF"/>
    <w:rsid w:val="000E081E"/>
    <w:rsid w:val="000E4A33"/>
    <w:rsid w:val="000E5D32"/>
    <w:rsid w:val="00103E29"/>
    <w:rsid w:val="00103E81"/>
    <w:rsid w:val="0010435D"/>
    <w:rsid w:val="001076F0"/>
    <w:rsid w:val="0011215B"/>
    <w:rsid w:val="00122855"/>
    <w:rsid w:val="00140A72"/>
    <w:rsid w:val="00141FD1"/>
    <w:rsid w:val="00142A6A"/>
    <w:rsid w:val="00157904"/>
    <w:rsid w:val="00157964"/>
    <w:rsid w:val="00170CE7"/>
    <w:rsid w:val="00171054"/>
    <w:rsid w:val="00172CBD"/>
    <w:rsid w:val="0018785E"/>
    <w:rsid w:val="0019348D"/>
    <w:rsid w:val="00195FF6"/>
    <w:rsid w:val="001B269E"/>
    <w:rsid w:val="001B42B8"/>
    <w:rsid w:val="001C5190"/>
    <w:rsid w:val="001C7E02"/>
    <w:rsid w:val="001D64E5"/>
    <w:rsid w:val="001E20D0"/>
    <w:rsid w:val="001E5703"/>
    <w:rsid w:val="001E75A1"/>
    <w:rsid w:val="001E7CC4"/>
    <w:rsid w:val="002059BF"/>
    <w:rsid w:val="00210AD5"/>
    <w:rsid w:val="0022552B"/>
    <w:rsid w:val="002468F8"/>
    <w:rsid w:val="00265431"/>
    <w:rsid w:val="002828AE"/>
    <w:rsid w:val="00284714"/>
    <w:rsid w:val="00290143"/>
    <w:rsid w:val="002943C4"/>
    <w:rsid w:val="002A17CD"/>
    <w:rsid w:val="002A3730"/>
    <w:rsid w:val="002D037A"/>
    <w:rsid w:val="002D6E66"/>
    <w:rsid w:val="002E13F1"/>
    <w:rsid w:val="002E3673"/>
    <w:rsid w:val="00310D19"/>
    <w:rsid w:val="00333FAD"/>
    <w:rsid w:val="003437B7"/>
    <w:rsid w:val="00345111"/>
    <w:rsid w:val="003515E4"/>
    <w:rsid w:val="00365029"/>
    <w:rsid w:val="00367A1D"/>
    <w:rsid w:val="00370A11"/>
    <w:rsid w:val="00375006"/>
    <w:rsid w:val="00377BF2"/>
    <w:rsid w:val="00377DF3"/>
    <w:rsid w:val="00390DB2"/>
    <w:rsid w:val="003923A2"/>
    <w:rsid w:val="003A2451"/>
    <w:rsid w:val="003A50B0"/>
    <w:rsid w:val="003B719A"/>
    <w:rsid w:val="003B7570"/>
    <w:rsid w:val="003C1C2D"/>
    <w:rsid w:val="003C5046"/>
    <w:rsid w:val="003E40D3"/>
    <w:rsid w:val="003F1752"/>
    <w:rsid w:val="003F57C5"/>
    <w:rsid w:val="004045F0"/>
    <w:rsid w:val="004068D3"/>
    <w:rsid w:val="004114A0"/>
    <w:rsid w:val="004156CE"/>
    <w:rsid w:val="00415BB6"/>
    <w:rsid w:val="00426B94"/>
    <w:rsid w:val="004321EB"/>
    <w:rsid w:val="004364FC"/>
    <w:rsid w:val="00442C07"/>
    <w:rsid w:val="00443206"/>
    <w:rsid w:val="0045507B"/>
    <w:rsid w:val="00471944"/>
    <w:rsid w:val="004745CE"/>
    <w:rsid w:val="004B0472"/>
    <w:rsid w:val="004B4F35"/>
    <w:rsid w:val="004C31CB"/>
    <w:rsid w:val="004C4C80"/>
    <w:rsid w:val="004D13AE"/>
    <w:rsid w:val="004D2F5E"/>
    <w:rsid w:val="004E09D1"/>
    <w:rsid w:val="004E1514"/>
    <w:rsid w:val="004E2049"/>
    <w:rsid w:val="004E5CC1"/>
    <w:rsid w:val="004F503B"/>
    <w:rsid w:val="004F5113"/>
    <w:rsid w:val="00504565"/>
    <w:rsid w:val="00514386"/>
    <w:rsid w:val="005372C0"/>
    <w:rsid w:val="00540B91"/>
    <w:rsid w:val="00541042"/>
    <w:rsid w:val="00561472"/>
    <w:rsid w:val="00573A0C"/>
    <w:rsid w:val="00575AD6"/>
    <w:rsid w:val="00577F12"/>
    <w:rsid w:val="00585358"/>
    <w:rsid w:val="0058799D"/>
    <w:rsid w:val="005974C9"/>
    <w:rsid w:val="005A0A67"/>
    <w:rsid w:val="005A7E0B"/>
    <w:rsid w:val="005B75A3"/>
    <w:rsid w:val="005C3055"/>
    <w:rsid w:val="005C335D"/>
    <w:rsid w:val="005E3A39"/>
    <w:rsid w:val="005E5E9D"/>
    <w:rsid w:val="005F19CA"/>
    <w:rsid w:val="005F4206"/>
    <w:rsid w:val="005F5DB5"/>
    <w:rsid w:val="00602694"/>
    <w:rsid w:val="00611C3E"/>
    <w:rsid w:val="00617869"/>
    <w:rsid w:val="0062798A"/>
    <w:rsid w:val="00630181"/>
    <w:rsid w:val="00632A2A"/>
    <w:rsid w:val="00657377"/>
    <w:rsid w:val="00661994"/>
    <w:rsid w:val="006666EC"/>
    <w:rsid w:val="00676C1C"/>
    <w:rsid w:val="00677132"/>
    <w:rsid w:val="006773CF"/>
    <w:rsid w:val="00681A20"/>
    <w:rsid w:val="0069152E"/>
    <w:rsid w:val="00697347"/>
    <w:rsid w:val="0069794A"/>
    <w:rsid w:val="006B480C"/>
    <w:rsid w:val="006C16EF"/>
    <w:rsid w:val="006D4EC7"/>
    <w:rsid w:val="0070127D"/>
    <w:rsid w:val="00723EE8"/>
    <w:rsid w:val="00724B97"/>
    <w:rsid w:val="007306CE"/>
    <w:rsid w:val="00731194"/>
    <w:rsid w:val="00737334"/>
    <w:rsid w:val="007461D8"/>
    <w:rsid w:val="00747501"/>
    <w:rsid w:val="0075530F"/>
    <w:rsid w:val="00763757"/>
    <w:rsid w:val="0076718C"/>
    <w:rsid w:val="007731A4"/>
    <w:rsid w:val="00774A0A"/>
    <w:rsid w:val="007767F1"/>
    <w:rsid w:val="00777063"/>
    <w:rsid w:val="00783730"/>
    <w:rsid w:val="00784314"/>
    <w:rsid w:val="00793C53"/>
    <w:rsid w:val="00795C58"/>
    <w:rsid w:val="007A573E"/>
    <w:rsid w:val="007B4685"/>
    <w:rsid w:val="007C12C2"/>
    <w:rsid w:val="007C1D2F"/>
    <w:rsid w:val="007C540B"/>
    <w:rsid w:val="007C7CE9"/>
    <w:rsid w:val="007D58C7"/>
    <w:rsid w:val="007D65C0"/>
    <w:rsid w:val="007E06C9"/>
    <w:rsid w:val="00814B93"/>
    <w:rsid w:val="00815E9A"/>
    <w:rsid w:val="00827C8F"/>
    <w:rsid w:val="008308D6"/>
    <w:rsid w:val="008320EE"/>
    <w:rsid w:val="00840870"/>
    <w:rsid w:val="00844E30"/>
    <w:rsid w:val="0085061D"/>
    <w:rsid w:val="00860EEF"/>
    <w:rsid w:val="00883B9C"/>
    <w:rsid w:val="008A10F0"/>
    <w:rsid w:val="008A2E7F"/>
    <w:rsid w:val="008A6B30"/>
    <w:rsid w:val="008B126A"/>
    <w:rsid w:val="008C5453"/>
    <w:rsid w:val="008D640A"/>
    <w:rsid w:val="008D6C17"/>
    <w:rsid w:val="008D7106"/>
    <w:rsid w:val="008E5C9B"/>
    <w:rsid w:val="008F1F2F"/>
    <w:rsid w:val="008F4FD9"/>
    <w:rsid w:val="00910721"/>
    <w:rsid w:val="00913753"/>
    <w:rsid w:val="00913820"/>
    <w:rsid w:val="009168C8"/>
    <w:rsid w:val="00940461"/>
    <w:rsid w:val="00946DDE"/>
    <w:rsid w:val="00950A3E"/>
    <w:rsid w:val="00954AA8"/>
    <w:rsid w:val="0095732F"/>
    <w:rsid w:val="009640C4"/>
    <w:rsid w:val="009648C1"/>
    <w:rsid w:val="00974AF8"/>
    <w:rsid w:val="00977690"/>
    <w:rsid w:val="009828B6"/>
    <w:rsid w:val="009933C5"/>
    <w:rsid w:val="0099408C"/>
    <w:rsid w:val="00994745"/>
    <w:rsid w:val="009A3161"/>
    <w:rsid w:val="009A42E3"/>
    <w:rsid w:val="009A6EB0"/>
    <w:rsid w:val="009B7256"/>
    <w:rsid w:val="009C24A2"/>
    <w:rsid w:val="009D4EEF"/>
    <w:rsid w:val="009D66EF"/>
    <w:rsid w:val="009E4ACF"/>
    <w:rsid w:val="009F496C"/>
    <w:rsid w:val="009F6946"/>
    <w:rsid w:val="00A01ABE"/>
    <w:rsid w:val="00A16774"/>
    <w:rsid w:val="00A251CA"/>
    <w:rsid w:val="00A2790B"/>
    <w:rsid w:val="00A3697D"/>
    <w:rsid w:val="00A416CC"/>
    <w:rsid w:val="00A44709"/>
    <w:rsid w:val="00A449FB"/>
    <w:rsid w:val="00A555FA"/>
    <w:rsid w:val="00A55A65"/>
    <w:rsid w:val="00A60D74"/>
    <w:rsid w:val="00A63F62"/>
    <w:rsid w:val="00A813EA"/>
    <w:rsid w:val="00A84298"/>
    <w:rsid w:val="00A953E1"/>
    <w:rsid w:val="00AA47AB"/>
    <w:rsid w:val="00AC0EFB"/>
    <w:rsid w:val="00AC29B0"/>
    <w:rsid w:val="00AD0F05"/>
    <w:rsid w:val="00AF247A"/>
    <w:rsid w:val="00AF5CC2"/>
    <w:rsid w:val="00B048D0"/>
    <w:rsid w:val="00B12243"/>
    <w:rsid w:val="00B22454"/>
    <w:rsid w:val="00B30C63"/>
    <w:rsid w:val="00B311CC"/>
    <w:rsid w:val="00B33C00"/>
    <w:rsid w:val="00B43110"/>
    <w:rsid w:val="00B45553"/>
    <w:rsid w:val="00B46827"/>
    <w:rsid w:val="00B51428"/>
    <w:rsid w:val="00B51C4A"/>
    <w:rsid w:val="00B568BB"/>
    <w:rsid w:val="00B656F5"/>
    <w:rsid w:val="00B6623D"/>
    <w:rsid w:val="00B66B19"/>
    <w:rsid w:val="00B67C93"/>
    <w:rsid w:val="00B70B77"/>
    <w:rsid w:val="00B74FBA"/>
    <w:rsid w:val="00B95053"/>
    <w:rsid w:val="00B957CF"/>
    <w:rsid w:val="00BA7E99"/>
    <w:rsid w:val="00BB7116"/>
    <w:rsid w:val="00BE0D14"/>
    <w:rsid w:val="00C00183"/>
    <w:rsid w:val="00C02B36"/>
    <w:rsid w:val="00C07E8C"/>
    <w:rsid w:val="00C15A25"/>
    <w:rsid w:val="00C31CAD"/>
    <w:rsid w:val="00C3295F"/>
    <w:rsid w:val="00C32F1A"/>
    <w:rsid w:val="00C35A2A"/>
    <w:rsid w:val="00C37229"/>
    <w:rsid w:val="00C470C9"/>
    <w:rsid w:val="00C47586"/>
    <w:rsid w:val="00C702C6"/>
    <w:rsid w:val="00C722EE"/>
    <w:rsid w:val="00C81B37"/>
    <w:rsid w:val="00C8221E"/>
    <w:rsid w:val="00C94384"/>
    <w:rsid w:val="00CA4BCF"/>
    <w:rsid w:val="00CA73C6"/>
    <w:rsid w:val="00CB39DF"/>
    <w:rsid w:val="00CC7585"/>
    <w:rsid w:val="00CC7E65"/>
    <w:rsid w:val="00CD092C"/>
    <w:rsid w:val="00CD10D8"/>
    <w:rsid w:val="00CD2C40"/>
    <w:rsid w:val="00CF1E9F"/>
    <w:rsid w:val="00CF3ACA"/>
    <w:rsid w:val="00D03C1C"/>
    <w:rsid w:val="00D10C0C"/>
    <w:rsid w:val="00D1337D"/>
    <w:rsid w:val="00D21852"/>
    <w:rsid w:val="00D2251A"/>
    <w:rsid w:val="00D269CC"/>
    <w:rsid w:val="00D277EF"/>
    <w:rsid w:val="00D4168B"/>
    <w:rsid w:val="00D56008"/>
    <w:rsid w:val="00D570A5"/>
    <w:rsid w:val="00D633A8"/>
    <w:rsid w:val="00D634B0"/>
    <w:rsid w:val="00D94221"/>
    <w:rsid w:val="00DA22C4"/>
    <w:rsid w:val="00DB36D9"/>
    <w:rsid w:val="00DD1A3A"/>
    <w:rsid w:val="00DD2EFB"/>
    <w:rsid w:val="00DD3404"/>
    <w:rsid w:val="00DD3CC8"/>
    <w:rsid w:val="00DD56FA"/>
    <w:rsid w:val="00DDD108"/>
    <w:rsid w:val="00DE395A"/>
    <w:rsid w:val="00DF7B75"/>
    <w:rsid w:val="00E03811"/>
    <w:rsid w:val="00E16A62"/>
    <w:rsid w:val="00E17FAD"/>
    <w:rsid w:val="00E20A11"/>
    <w:rsid w:val="00E30046"/>
    <w:rsid w:val="00E33D3D"/>
    <w:rsid w:val="00E646BF"/>
    <w:rsid w:val="00E67D79"/>
    <w:rsid w:val="00E75F14"/>
    <w:rsid w:val="00E807EC"/>
    <w:rsid w:val="00E8151A"/>
    <w:rsid w:val="00EA2052"/>
    <w:rsid w:val="00EA38F5"/>
    <w:rsid w:val="00EC2587"/>
    <w:rsid w:val="00EC78B3"/>
    <w:rsid w:val="00ED54B1"/>
    <w:rsid w:val="00EE1E63"/>
    <w:rsid w:val="00EE53BD"/>
    <w:rsid w:val="00EE6957"/>
    <w:rsid w:val="00EF2960"/>
    <w:rsid w:val="00EF4EEB"/>
    <w:rsid w:val="00EF612E"/>
    <w:rsid w:val="00F07098"/>
    <w:rsid w:val="00F12255"/>
    <w:rsid w:val="00F12628"/>
    <w:rsid w:val="00F1276A"/>
    <w:rsid w:val="00F12E43"/>
    <w:rsid w:val="00F253F4"/>
    <w:rsid w:val="00F2699C"/>
    <w:rsid w:val="00F37DAD"/>
    <w:rsid w:val="00F4232D"/>
    <w:rsid w:val="00F42DD0"/>
    <w:rsid w:val="00F439C5"/>
    <w:rsid w:val="00F43C2A"/>
    <w:rsid w:val="00F54FA0"/>
    <w:rsid w:val="00F55EB0"/>
    <w:rsid w:val="00F61A13"/>
    <w:rsid w:val="00F6553A"/>
    <w:rsid w:val="00F672E9"/>
    <w:rsid w:val="00F71EB5"/>
    <w:rsid w:val="00F72431"/>
    <w:rsid w:val="00F75427"/>
    <w:rsid w:val="00F8665F"/>
    <w:rsid w:val="00F87CC0"/>
    <w:rsid w:val="00F9654B"/>
    <w:rsid w:val="00FA6779"/>
    <w:rsid w:val="00FB36FF"/>
    <w:rsid w:val="00FB5BE7"/>
    <w:rsid w:val="00FC0485"/>
    <w:rsid w:val="00FC171B"/>
    <w:rsid w:val="00FD0A29"/>
    <w:rsid w:val="00FD33EF"/>
    <w:rsid w:val="00FD46CF"/>
    <w:rsid w:val="00FE2DCA"/>
    <w:rsid w:val="00FE783C"/>
    <w:rsid w:val="00FF0F35"/>
    <w:rsid w:val="00FF6A77"/>
    <w:rsid w:val="010FD619"/>
    <w:rsid w:val="03BAE327"/>
    <w:rsid w:val="0445BC88"/>
    <w:rsid w:val="0592584D"/>
    <w:rsid w:val="09401E2D"/>
    <w:rsid w:val="0AC023FC"/>
    <w:rsid w:val="0BC26D82"/>
    <w:rsid w:val="0D0E19BE"/>
    <w:rsid w:val="1006F516"/>
    <w:rsid w:val="1183E678"/>
    <w:rsid w:val="118CBA3B"/>
    <w:rsid w:val="123B34D1"/>
    <w:rsid w:val="124662D7"/>
    <w:rsid w:val="17FBC25A"/>
    <w:rsid w:val="1929F5FB"/>
    <w:rsid w:val="1D01E76E"/>
    <w:rsid w:val="201D0877"/>
    <w:rsid w:val="20CAE599"/>
    <w:rsid w:val="21B648AF"/>
    <w:rsid w:val="21BBCE30"/>
    <w:rsid w:val="22C433E6"/>
    <w:rsid w:val="23D916FE"/>
    <w:rsid w:val="250A7B21"/>
    <w:rsid w:val="2590E6E3"/>
    <w:rsid w:val="26C417D6"/>
    <w:rsid w:val="27CB677F"/>
    <w:rsid w:val="287BDF36"/>
    <w:rsid w:val="2C17E006"/>
    <w:rsid w:val="2D3F84B5"/>
    <w:rsid w:val="2D470FC6"/>
    <w:rsid w:val="2E8128DB"/>
    <w:rsid w:val="302FC5AB"/>
    <w:rsid w:val="304FAC81"/>
    <w:rsid w:val="30BD4CF0"/>
    <w:rsid w:val="31FC919C"/>
    <w:rsid w:val="32C5B4ED"/>
    <w:rsid w:val="32CA2088"/>
    <w:rsid w:val="32DD318F"/>
    <w:rsid w:val="35924AFE"/>
    <w:rsid w:val="36D9C84D"/>
    <w:rsid w:val="3A85928E"/>
    <w:rsid w:val="3A95C1A2"/>
    <w:rsid w:val="3B855CFA"/>
    <w:rsid w:val="3BECEC28"/>
    <w:rsid w:val="43CAB1B1"/>
    <w:rsid w:val="45CE6A23"/>
    <w:rsid w:val="46A4A635"/>
    <w:rsid w:val="47B76D67"/>
    <w:rsid w:val="483B6E3A"/>
    <w:rsid w:val="4889BCBC"/>
    <w:rsid w:val="49054900"/>
    <w:rsid w:val="4A31B798"/>
    <w:rsid w:val="4A505FCC"/>
    <w:rsid w:val="4C994B92"/>
    <w:rsid w:val="4D244FD8"/>
    <w:rsid w:val="4EB90360"/>
    <w:rsid w:val="4F2A15BC"/>
    <w:rsid w:val="4F969DE5"/>
    <w:rsid w:val="4FD6B404"/>
    <w:rsid w:val="5044CBD9"/>
    <w:rsid w:val="50E40F79"/>
    <w:rsid w:val="51BD540B"/>
    <w:rsid w:val="528DEA5A"/>
    <w:rsid w:val="529A7ECC"/>
    <w:rsid w:val="5318ABA7"/>
    <w:rsid w:val="555A7545"/>
    <w:rsid w:val="55CC191C"/>
    <w:rsid w:val="56B63007"/>
    <w:rsid w:val="57095650"/>
    <w:rsid w:val="582E4C4A"/>
    <w:rsid w:val="585B6E57"/>
    <w:rsid w:val="596ECAEA"/>
    <w:rsid w:val="5D0AF2FD"/>
    <w:rsid w:val="5D0BF384"/>
    <w:rsid w:val="631E34DB"/>
    <w:rsid w:val="644E1956"/>
    <w:rsid w:val="676C936F"/>
    <w:rsid w:val="6814CEAA"/>
    <w:rsid w:val="688BBD71"/>
    <w:rsid w:val="69D5E84A"/>
    <w:rsid w:val="6A64EEF0"/>
    <w:rsid w:val="6A66A66B"/>
    <w:rsid w:val="6B95D205"/>
    <w:rsid w:val="6D4382DB"/>
    <w:rsid w:val="6DAFEF04"/>
    <w:rsid w:val="71F590B4"/>
    <w:rsid w:val="748A78F9"/>
    <w:rsid w:val="7501E407"/>
    <w:rsid w:val="75101681"/>
    <w:rsid w:val="78775423"/>
    <w:rsid w:val="7A813077"/>
    <w:rsid w:val="7B3B4E7B"/>
    <w:rsid w:val="7C1DB5BD"/>
    <w:rsid w:val="7DE34AFE"/>
    <w:rsid w:val="7DFCEDBB"/>
    <w:rsid w:val="7EBB210F"/>
    <w:rsid w:val="7F22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A486A"/>
  <w15:chartTrackingRefBased/>
  <w15:docId w15:val="{3BE2CDC9-C1C2-4DA7-9283-3031E3B2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lang w:val="en-GB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90DB2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15BB6"/>
    <w:pPr>
      <w:keepNext/>
      <w:keepLines/>
      <w:pBdr>
        <w:bottom w:val="single" w:color="auto" w:sz="2" w:space="2"/>
      </w:pBdr>
      <w:spacing w:before="320" w:after="480" w:line="240" w:lineRule="auto"/>
      <w:outlineLvl w:val="0"/>
    </w:pPr>
    <w:rPr>
      <w:rFonts w:ascii="Degular" w:hAnsi="Degular" w:eastAsiaTheme="majorEastAsia" w:cstheme="majorBidi"/>
      <w:color w:val="5B2088" w:themeColor="text2"/>
      <w:sz w:val="60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A573E"/>
    <w:pPr>
      <w:keepNext/>
      <w:keepLines/>
      <w:spacing w:before="240" w:after="240" w:line="240" w:lineRule="auto"/>
      <w:outlineLvl w:val="1"/>
    </w:pPr>
    <w:rPr>
      <w:rFonts w:asciiTheme="majorHAnsi" w:hAnsiTheme="majorHAnsi" w:eastAsiaTheme="majorEastAsia" w:cstheme="majorBidi"/>
      <w:b/>
      <w:color w:val="000000" w:themeColor="text1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C0C"/>
    <w:pPr>
      <w:keepNext/>
      <w:keepLines/>
      <w:spacing w:before="240" w:line="240" w:lineRule="auto"/>
      <w:outlineLvl w:val="2"/>
    </w:pPr>
    <w:rPr>
      <w:rFonts w:eastAsiaTheme="majorEastAsia" w:cstheme="majorBidi"/>
      <w:b/>
      <w:color w:val="5B2088" w:themeColor="text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7E8C"/>
    <w:pPr>
      <w:keepNext/>
      <w:keepLines/>
      <w:spacing w:before="240"/>
      <w:outlineLvl w:val="3"/>
    </w:pPr>
    <w:rPr>
      <w:rFonts w:ascii="Albert Sans" w:hAnsi="Albert Sans" w:eastAsiaTheme="majorEastAsia" w:cstheme="majorBidi"/>
      <w:b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3E81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5B2088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3E81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olor w:val="5B2088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3E81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2D1043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3E81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color w:val="5B2088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3E81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bCs/>
      <w:i/>
      <w:iCs/>
      <w:color w:val="5B2088" w:themeColor="text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SCBasicPageStyle" w:customStyle="1">
    <w:name w:val="SC Basic Page Style"/>
    <w:basedOn w:val="Normal"/>
    <w:rsid w:val="00561472"/>
    <w:rPr>
      <w:rFonts w:ascii="Corbel" w:hAnsi="Corbel"/>
      <w:color w:val="000000" w:themeColor="text1"/>
      <w:sz w:val="80"/>
      <w:szCs w:val="80"/>
    </w:rPr>
  </w:style>
  <w:style w:type="paragraph" w:styleId="SCPageHeader" w:customStyle="1">
    <w:name w:val="SC Page Header"/>
    <w:basedOn w:val="Title"/>
    <w:rsid w:val="00561472"/>
    <w:pPr>
      <w:spacing w:before="240" w:line="360" w:lineRule="auto"/>
    </w:pPr>
    <w:rPr>
      <w:rFonts w:ascii="Corbel" w:hAnsi="Corbel"/>
      <w:color w:val="6B3374"/>
      <w:sz w:val="80"/>
      <w:szCs w:val="80"/>
    </w:rPr>
  </w:style>
  <w:style w:type="paragraph" w:styleId="Title">
    <w:name w:val="Title"/>
    <w:basedOn w:val="Normal"/>
    <w:next w:val="Normal"/>
    <w:link w:val="TitleChar"/>
    <w:uiPriority w:val="10"/>
    <w:qFormat/>
    <w:rsid w:val="00A416CC"/>
    <w:pPr>
      <w:spacing w:after="240" w:line="240" w:lineRule="auto"/>
      <w:contextualSpacing/>
    </w:pPr>
    <w:rPr>
      <w:rFonts w:asciiTheme="majorHAnsi" w:hAnsiTheme="majorHAnsi" w:eastAsiaTheme="majorEastAsia" w:cstheme="majorBidi"/>
      <w:b/>
      <w:color w:val="FFFFFF" w:themeColor="background2"/>
      <w:spacing w:val="-10"/>
      <w:sz w:val="88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416CC"/>
    <w:rPr>
      <w:rFonts w:asciiTheme="majorHAnsi" w:hAnsiTheme="majorHAnsi" w:eastAsiaTheme="majorEastAsia" w:cstheme="majorBidi"/>
      <w:b/>
      <w:color w:val="FFFFFF" w:themeColor="background2"/>
      <w:spacing w:val="-10"/>
      <w:sz w:val="88"/>
      <w:szCs w:val="56"/>
    </w:rPr>
  </w:style>
  <w:style w:type="paragraph" w:styleId="SCSubHeader" w:customStyle="1">
    <w:name w:val="SC Sub Header"/>
    <w:basedOn w:val="Heading1"/>
    <w:link w:val="SCSubHeaderChar"/>
    <w:rsid w:val="00561472"/>
    <w:pPr>
      <w:spacing w:line="360" w:lineRule="auto"/>
    </w:pPr>
    <w:rPr>
      <w:rFonts w:ascii="Arial" w:hAnsi="Arial" w:cs="Arial"/>
      <w:b/>
      <w:bCs/>
      <w:color w:val="6B3374"/>
      <w:sz w:val="40"/>
      <w:szCs w:val="40"/>
    </w:rPr>
  </w:style>
  <w:style w:type="character" w:styleId="SCSubHeaderChar" w:customStyle="1">
    <w:name w:val="SC Sub Header Char"/>
    <w:basedOn w:val="Heading1Char"/>
    <w:link w:val="SCSubHeader"/>
    <w:rsid w:val="00561472"/>
    <w:rPr>
      <w:rFonts w:ascii="Arial" w:hAnsi="Arial" w:cs="Arial" w:eastAsiaTheme="majorEastAsia"/>
      <w:b/>
      <w:bCs/>
      <w:color w:val="6B3374"/>
      <w:sz w:val="40"/>
      <w:szCs w:val="40"/>
    </w:rPr>
  </w:style>
  <w:style w:type="character" w:styleId="Heading1Char" w:customStyle="1">
    <w:name w:val="Heading 1 Char"/>
    <w:basedOn w:val="DefaultParagraphFont"/>
    <w:link w:val="Heading1"/>
    <w:uiPriority w:val="9"/>
    <w:rsid w:val="00415BB6"/>
    <w:rPr>
      <w:rFonts w:ascii="Degular" w:hAnsi="Degular" w:eastAsiaTheme="majorEastAsia" w:cstheme="majorBidi"/>
      <w:color w:val="5B2088" w:themeColor="text2"/>
      <w:sz w:val="60"/>
      <w:szCs w:val="32"/>
    </w:rPr>
  </w:style>
  <w:style w:type="paragraph" w:styleId="SCBodyText" w:customStyle="1">
    <w:name w:val="SC Body Text"/>
    <w:basedOn w:val="Normal"/>
    <w:rsid w:val="00561472"/>
    <w:rPr>
      <w:rFonts w:ascii="Arial" w:hAnsi="Arial" w:cs="Arial"/>
      <w:sz w:val="20"/>
    </w:rPr>
  </w:style>
  <w:style w:type="paragraph" w:styleId="MainHeader2022" w:customStyle="1">
    <w:name w:val="Main Header 2022"/>
    <w:basedOn w:val="Title"/>
    <w:link w:val="MainHeader2022Char"/>
    <w:rsid w:val="00561472"/>
    <w:pPr>
      <w:spacing w:before="360"/>
      <w:outlineLvl w:val="0"/>
    </w:pPr>
  </w:style>
  <w:style w:type="character" w:styleId="MainHeader2022Char" w:customStyle="1">
    <w:name w:val="Main Header 2022 Char"/>
    <w:basedOn w:val="TitleChar"/>
    <w:link w:val="MainHeader2022"/>
    <w:rsid w:val="00561472"/>
    <w:rPr>
      <w:rFonts w:asciiTheme="majorHAnsi" w:hAnsiTheme="majorHAnsi" w:eastAsiaTheme="majorEastAsia" w:cstheme="majorBidi"/>
      <w:b/>
      <w:color w:val="5B2088" w:themeColor="accent1"/>
      <w:spacing w:val="-10"/>
      <w:sz w:val="56"/>
      <w:szCs w:val="56"/>
    </w:rPr>
  </w:style>
  <w:style w:type="table" w:styleId="StepChangebasictable" w:customStyle="1">
    <w:name w:val="StepChange basic table"/>
    <w:basedOn w:val="TableNormal"/>
    <w:uiPriority w:val="99"/>
    <w:rsid w:val="00060958"/>
    <w:pPr>
      <w:spacing w:after="0" w:line="240" w:lineRule="auto"/>
    </w:pPr>
    <w:rPr>
      <w:rFonts w:ascii="Arial" w:hAnsi="Arial"/>
    </w:rPr>
    <w:tblPr/>
  </w:style>
  <w:style w:type="table" w:styleId="ListTable4-Accent1">
    <w:name w:val="List Table 4 Accent 1"/>
    <w:basedOn w:val="TableNormal"/>
    <w:uiPriority w:val="49"/>
    <w:rsid w:val="001E7CC4"/>
    <w:pPr>
      <w:spacing w:after="0" w:line="240" w:lineRule="auto"/>
    </w:pPr>
    <w:tblPr>
      <w:tblStyleRowBandSize w:val="1"/>
      <w:tblStyleColBandSize w:val="1"/>
      <w:tblBorders>
        <w:top w:val="single" w:color="A058D8" w:themeColor="accent1" w:themeTint="99" w:sz="4" w:space="0"/>
        <w:left w:val="single" w:color="A058D8" w:themeColor="accent1" w:themeTint="99" w:sz="4" w:space="0"/>
        <w:bottom w:val="single" w:color="A058D8" w:themeColor="accent1" w:themeTint="99" w:sz="4" w:space="0"/>
        <w:right w:val="single" w:color="A058D8" w:themeColor="accent1" w:themeTint="99" w:sz="4" w:space="0"/>
        <w:insideH w:val="single" w:color="A058D8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2088" w:themeColor="accent1" w:sz="4" w:space="0"/>
          <w:left w:val="single" w:color="5B2088" w:themeColor="accent1" w:sz="4" w:space="0"/>
          <w:bottom w:val="single" w:color="5B2088" w:themeColor="accent1" w:sz="4" w:space="0"/>
          <w:right w:val="single" w:color="5B2088" w:themeColor="accent1" w:sz="4" w:space="0"/>
          <w:insideH w:val="nil"/>
        </w:tcBorders>
        <w:shd w:val="clear" w:color="auto" w:fill="5B2088" w:themeFill="accent1"/>
      </w:tcPr>
    </w:tblStylePr>
    <w:tblStylePr w:type="lastRow">
      <w:rPr>
        <w:b/>
        <w:bCs/>
      </w:rPr>
      <w:tblPr/>
      <w:tcPr>
        <w:tcBorders>
          <w:top w:val="double" w:color="A058D8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C7F2" w:themeFill="accent1" w:themeFillTint="33"/>
      </w:tcPr>
    </w:tblStylePr>
    <w:tblStylePr w:type="band1Horz">
      <w:tblPr/>
      <w:tcPr>
        <w:shd w:val="clear" w:color="auto" w:fill="DFC7F2" w:themeFill="accent1" w:themeFillTint="33"/>
      </w:tcPr>
    </w:tblStylePr>
  </w:style>
  <w:style w:type="table" w:styleId="StepChangeTable" w:customStyle="1">
    <w:name w:val="StepChange Table"/>
    <w:basedOn w:val="TableNormal"/>
    <w:uiPriority w:val="99"/>
    <w:rsid w:val="001E7CC4"/>
    <w:pPr>
      <w:spacing w:after="0" w:line="240" w:lineRule="auto"/>
    </w:pPr>
    <w:rPr>
      <w:rFonts w:ascii="Arial" w:hAnsi="Arial"/>
    </w:rPr>
    <w:tblPr/>
    <w:tcPr>
      <w:shd w:val="clear" w:color="auto" w:fill="FFFFFF" w:themeFill="background2"/>
    </w:tcPr>
  </w:style>
  <w:style w:type="character" w:styleId="Heading2Char" w:customStyle="1">
    <w:name w:val="Heading 2 Char"/>
    <w:basedOn w:val="DefaultParagraphFont"/>
    <w:link w:val="Heading2"/>
    <w:uiPriority w:val="9"/>
    <w:rsid w:val="007A573E"/>
    <w:rPr>
      <w:rFonts w:asciiTheme="majorHAnsi" w:hAnsiTheme="majorHAnsi" w:eastAsiaTheme="majorEastAsia" w:cstheme="majorBidi"/>
      <w:b/>
      <w:color w:val="000000" w:themeColor="text1"/>
      <w:sz w:val="32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sid w:val="00D10C0C"/>
    <w:rPr>
      <w:rFonts w:eastAsiaTheme="majorEastAsia" w:cstheme="majorBidi"/>
      <w:b/>
      <w:color w:val="5B2088" w:themeColor="text2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C07E8C"/>
    <w:rPr>
      <w:rFonts w:ascii="Albert Sans" w:hAnsi="Albert Sans" w:eastAsiaTheme="majorEastAsia" w:cstheme="majorBidi"/>
      <w:b/>
      <w:sz w:val="24"/>
      <w:szCs w:val="22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03E81"/>
    <w:rPr>
      <w:rFonts w:asciiTheme="majorHAnsi" w:hAnsiTheme="majorHAnsi" w:eastAsiaTheme="majorEastAsia" w:cstheme="majorBidi"/>
      <w:color w:val="5B2088" w:themeColor="text2"/>
      <w:sz w:val="22"/>
      <w:szCs w:val="22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03E81"/>
    <w:rPr>
      <w:rFonts w:asciiTheme="majorHAnsi" w:hAnsiTheme="majorHAnsi" w:eastAsiaTheme="majorEastAsia" w:cstheme="majorBidi"/>
      <w:i/>
      <w:iCs/>
      <w:color w:val="5B2088" w:themeColor="text2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03E81"/>
    <w:rPr>
      <w:rFonts w:asciiTheme="majorHAnsi" w:hAnsiTheme="majorHAnsi" w:eastAsiaTheme="majorEastAsia" w:cstheme="majorBidi"/>
      <w:i/>
      <w:iCs/>
      <w:color w:val="2D1043" w:themeColor="accent1" w:themeShade="80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03E81"/>
    <w:rPr>
      <w:rFonts w:asciiTheme="majorHAnsi" w:hAnsiTheme="majorHAnsi" w:eastAsiaTheme="majorEastAsia" w:cstheme="majorBidi"/>
      <w:b/>
      <w:bCs/>
      <w:color w:val="5B2088" w:themeColor="text2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03E81"/>
    <w:rPr>
      <w:rFonts w:asciiTheme="majorHAnsi" w:hAnsiTheme="majorHAnsi" w:eastAsiaTheme="majorEastAsia" w:cstheme="majorBidi"/>
      <w:b/>
      <w:bCs/>
      <w:i/>
      <w:iCs/>
      <w:color w:val="5B2088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3E8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276A"/>
    <w:pPr>
      <w:numPr>
        <w:ilvl w:val="1"/>
      </w:numPr>
      <w:spacing w:line="240" w:lineRule="auto"/>
    </w:pPr>
    <w:rPr>
      <w:rFonts w:eastAsiaTheme="majorEastAsia" w:cstheme="majorBidi"/>
      <w:sz w:val="40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1276A"/>
    <w:rPr>
      <w:rFonts w:eastAsiaTheme="majorEastAsia" w:cstheme="majorBidi"/>
      <w:sz w:val="40"/>
      <w:szCs w:val="24"/>
    </w:rPr>
  </w:style>
  <w:style w:type="character" w:styleId="Strong">
    <w:name w:val="Strong"/>
    <w:basedOn w:val="DefaultParagraphFont"/>
    <w:uiPriority w:val="22"/>
    <w:qFormat/>
    <w:rsid w:val="00103E81"/>
    <w:rPr>
      <w:b/>
      <w:bCs/>
    </w:rPr>
  </w:style>
  <w:style w:type="character" w:styleId="Emphasis">
    <w:name w:val="Emphasis"/>
    <w:basedOn w:val="DefaultParagraphFont"/>
    <w:uiPriority w:val="20"/>
    <w:qFormat/>
    <w:rsid w:val="00103E81"/>
    <w:rPr>
      <w:i/>
      <w:iCs/>
    </w:rPr>
  </w:style>
  <w:style w:type="paragraph" w:styleId="NoSpacing">
    <w:name w:val="No Spacing"/>
    <w:uiPriority w:val="1"/>
    <w:qFormat/>
    <w:rsid w:val="00103E8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03E81"/>
    <w:pPr>
      <w:spacing w:before="160"/>
      <w:ind w:left="720" w:right="720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03E8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E81"/>
    <w:pPr>
      <w:pBdr>
        <w:left w:val="single" w:color="5B2088" w:themeColor="accent1" w:sz="18" w:space="12"/>
      </w:pBdr>
      <w:spacing w:before="100" w:beforeAutospacing="1" w:line="300" w:lineRule="auto"/>
      <w:ind w:left="1224" w:right="1224"/>
    </w:pPr>
    <w:rPr>
      <w:rFonts w:asciiTheme="majorHAnsi" w:hAnsiTheme="majorHAnsi" w:eastAsiaTheme="majorEastAsia" w:cstheme="majorBidi"/>
      <w:color w:val="5B2088" w:themeColor="accent1"/>
      <w:sz w:val="28"/>
      <w:szCs w:val="28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03E81"/>
    <w:rPr>
      <w:rFonts w:asciiTheme="majorHAnsi" w:hAnsiTheme="majorHAnsi" w:eastAsiaTheme="majorEastAsia" w:cstheme="majorBidi"/>
      <w:color w:val="5B2088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103E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03E8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03E8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03E8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03E8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103E81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561472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103E8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3E81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103E81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103E8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06C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E06C9"/>
  </w:style>
  <w:style w:type="paragraph" w:styleId="Footer">
    <w:name w:val="footer"/>
    <w:basedOn w:val="Normal"/>
    <w:link w:val="FooterChar"/>
    <w:uiPriority w:val="99"/>
    <w:unhideWhenUsed/>
    <w:rsid w:val="007E06C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E06C9"/>
  </w:style>
  <w:style w:type="table" w:styleId="MediumList2-Accent1">
    <w:name w:val="Medium List 2 Accent 1"/>
    <w:basedOn w:val="TableNormal"/>
    <w:uiPriority w:val="66"/>
    <w:rsid w:val="002468F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color="5B2088" w:themeColor="accent1" w:sz="8" w:space="0"/>
        <w:left w:val="single" w:color="5B2088" w:themeColor="accent1" w:sz="8" w:space="0"/>
        <w:bottom w:val="single" w:color="5B2088" w:themeColor="accent1" w:sz="8" w:space="0"/>
        <w:right w:val="single" w:color="5B2088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B2088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5B2088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B2088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5B2088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B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B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Table7Colorful">
    <w:name w:val="List Table 7 Colorful"/>
    <w:basedOn w:val="TableNormal"/>
    <w:uiPriority w:val="52"/>
    <w:rsid w:val="002468F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FA6779"/>
    <w:pPr>
      <w:ind w:left="720"/>
      <w:contextualSpacing/>
    </w:pPr>
  </w:style>
  <w:style w:type="paragraph" w:styleId="BackPageHeader" w:customStyle="1">
    <w:name w:val="Back Page Header"/>
    <w:basedOn w:val="Normal"/>
    <w:link w:val="BackPageHeaderChar"/>
    <w:qFormat/>
    <w:rsid w:val="00A555FA"/>
    <w:pPr>
      <w:spacing w:line="240" w:lineRule="auto"/>
    </w:pPr>
    <w:rPr>
      <w:rFonts w:asciiTheme="majorHAnsi" w:hAnsiTheme="majorHAnsi"/>
      <w:noProof/>
      <w:color w:val="FFFFFF" w:themeColor="background1"/>
      <w:sz w:val="48"/>
      <w:szCs w:val="48"/>
    </w:rPr>
  </w:style>
  <w:style w:type="character" w:styleId="BackPageHeaderChar" w:customStyle="1">
    <w:name w:val="Back Page Header Char"/>
    <w:basedOn w:val="DefaultParagraphFont"/>
    <w:link w:val="BackPageHeader"/>
    <w:rsid w:val="00A555FA"/>
    <w:rPr>
      <w:rFonts w:asciiTheme="majorHAnsi" w:hAnsiTheme="majorHAnsi"/>
      <w:noProof/>
      <w:color w:val="FFFFFF" w:themeColor="background1"/>
      <w:sz w:val="48"/>
      <w:szCs w:val="48"/>
    </w:rPr>
  </w:style>
  <w:style w:type="paragraph" w:styleId="Whitenormaltext" w:customStyle="1">
    <w:name w:val="White normal text"/>
    <w:basedOn w:val="Normal"/>
    <w:link w:val="WhitenormaltextChar"/>
    <w:qFormat/>
    <w:rsid w:val="00A555FA"/>
    <w:pPr>
      <w:ind w:right="4536"/>
    </w:pPr>
    <w:rPr>
      <w:noProof/>
      <w:color w:val="FFFFFF" w:themeColor="background1"/>
      <w:lang w:val="en-US"/>
    </w:rPr>
  </w:style>
  <w:style w:type="character" w:styleId="WhitenormaltextChar" w:customStyle="1">
    <w:name w:val="White normal text Char"/>
    <w:basedOn w:val="DefaultParagraphFont"/>
    <w:link w:val="Whitenormaltext"/>
    <w:rsid w:val="00A555FA"/>
    <w:rPr>
      <w:noProof/>
      <w:color w:val="FFFFFF" w:themeColor="background1"/>
      <w:sz w:val="24"/>
      <w:lang w:val="en-US"/>
    </w:rPr>
  </w:style>
  <w:style w:type="table" w:styleId="TableGrid">
    <w:name w:val="Table Grid"/>
    <w:aliases w:val="Stepchange table"/>
    <w:basedOn w:val="TableNormal"/>
    <w:uiPriority w:val="59"/>
    <w:rsid w:val="00EC2587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left"/>
      </w:pPr>
      <w:tblPr/>
      <w:tcPr>
        <w:shd w:val="clear" w:color="auto" w:fill="FFFFFF" w:themeFill="background2"/>
        <w:vAlign w:val="center"/>
      </w:tcPr>
    </w:tblStylePr>
  </w:style>
  <w:style w:type="table" w:styleId="Stepchangetable1" w:customStyle="1">
    <w:name w:val="Stepchange table1"/>
    <w:basedOn w:val="TableNormal"/>
    <w:next w:val="TableGrid"/>
    <w:uiPriority w:val="59"/>
    <w:rsid w:val="00C31CAD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left"/>
      </w:pPr>
      <w:tblPr/>
      <w:tcPr>
        <w:shd w:val="clear" w:color="auto" w:fill="FFFFFF" w:themeFill="background2"/>
        <w:vAlign w:val="center"/>
      </w:tcPr>
    </w:tblStylePr>
  </w:style>
  <w:style w:type="character" w:styleId="normaltextrun" w:customStyle="1">
    <w:name w:val="normaltextrun"/>
    <w:basedOn w:val="DefaultParagraphFont"/>
    <w:rsid w:val="00EA2052"/>
  </w:style>
  <w:style w:type="character" w:styleId="eop" w:customStyle="1">
    <w:name w:val="eop"/>
    <w:basedOn w:val="DefaultParagraphFont"/>
    <w:rsid w:val="00EA2052"/>
  </w:style>
  <w:style w:type="character" w:styleId="CommentReference">
    <w:name w:val="annotation reference"/>
    <w:basedOn w:val="DefaultParagraphFont"/>
    <w:uiPriority w:val="99"/>
    <w:semiHidden/>
    <w:unhideWhenUsed/>
    <w:rsid w:val="00CB39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39DF"/>
    <w:pPr>
      <w:spacing w:line="240" w:lineRule="auto"/>
    </w:pPr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B39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39D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B39DF"/>
    <w:rPr>
      <w:b/>
      <w:bCs/>
    </w:rPr>
  </w:style>
  <w:style w:type="paragraph" w:styleId="Revision">
    <w:name w:val="Revision"/>
    <w:hidden/>
    <w:uiPriority w:val="99"/>
    <w:semiHidden/>
    <w:rsid w:val="000544E8"/>
    <w:pPr>
      <w:spacing w:after="0" w:line="240" w:lineRule="auto"/>
    </w:pPr>
    <w:rPr>
      <w:sz w:val="24"/>
    </w:rPr>
  </w:style>
  <w:style w:type="character" w:styleId="Mention">
    <w:name w:val="Mention"/>
    <w:basedOn w:val="DefaultParagraphFont"/>
    <w:uiPriority w:val="99"/>
    <w:unhideWhenUsed/>
    <w:rsid w:val="000544E8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A17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8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www.instagram.com/explore/tags/debtawarenessweek/" TargetMode="External" Id="rId13" /><Relationship Type="http://schemas.openxmlformats.org/officeDocument/2006/relationships/hyperlink" Target="https://www.instagram.com/explore/tags/debt/" TargetMode="External" Id="rId18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styles" Target="styles.xml" Id="rId7" /><Relationship Type="http://schemas.openxmlformats.org/officeDocument/2006/relationships/hyperlink" Target="https://www.instagram.com/explore/tags/daw2026/" TargetMode="External" Id="rId12" /><Relationship Type="http://schemas.openxmlformats.org/officeDocument/2006/relationships/hyperlink" Target="https://www.instagram.com/explore/tags/debtawarenessweek/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www.instagram.com/explore/tags/daw2026/" TargetMode="External" Id="rId16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theme" Target="theme/theme1.xml" Id="rId24" /><Relationship Type="http://schemas.openxmlformats.org/officeDocument/2006/relationships/customXml" Target="../customXml/item5.xml" Id="rId5" /><Relationship Type="http://schemas.openxmlformats.org/officeDocument/2006/relationships/hyperlink" Target="https://www.instagram.com/explore/tags/debtadvice/" TargetMode="External" Id="rId15" /><Relationship Type="http://schemas.openxmlformats.org/officeDocument/2006/relationships/fontTable" Target="fontTable.xml" Id="rId23" /><Relationship Type="http://schemas.openxmlformats.org/officeDocument/2006/relationships/footnotes" Target="footnotes.xml" Id="rId10" /><Relationship Type="http://schemas.openxmlformats.org/officeDocument/2006/relationships/hyperlink" Target="https://www.instagram.com/explore/tags/debtadvice/" TargetMode="Externa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www.instagram.com/explore/tags/debt/" TargetMode="External" Id="rId14" /><Relationship Type="http://schemas.openxmlformats.org/officeDocument/2006/relationships/header" Target="header2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rym\Downloads\StepChange_Word_Template_No_Cover.dotx" TargetMode="External"/></Relationships>
</file>

<file path=word/theme/theme1.xml><?xml version="1.0" encoding="utf-8"?>
<a:theme xmlns:a="http://schemas.openxmlformats.org/drawingml/2006/main" xmlns:thm15="http://schemas.microsoft.com/office/thememl/2012/main" name="StepChange-Brand-Theme-2023">
  <a:themeElements>
    <a:clrScheme name="StepChange Brand Colours 2023">
      <a:dk1>
        <a:sysClr val="windowText" lastClr="000000"/>
      </a:dk1>
      <a:lt1>
        <a:srgbClr val="FFFFFF"/>
      </a:lt1>
      <a:dk2>
        <a:srgbClr val="5B2088"/>
      </a:dk2>
      <a:lt2>
        <a:srgbClr val="FFFFFF"/>
      </a:lt2>
      <a:accent1>
        <a:srgbClr val="5B2088"/>
      </a:accent1>
      <a:accent2>
        <a:srgbClr val="FF7747"/>
      </a:accent2>
      <a:accent3>
        <a:srgbClr val="FFA70D"/>
      </a:accent3>
      <a:accent4>
        <a:srgbClr val="EE78D4"/>
      </a:accent4>
      <a:accent5>
        <a:srgbClr val="26997E"/>
      </a:accent5>
      <a:accent6>
        <a:srgbClr val="AD7D3F"/>
      </a:accent6>
      <a:hlink>
        <a:srgbClr val="0563C1"/>
      </a:hlink>
      <a:folHlink>
        <a:srgbClr val="FF7747"/>
      </a:folHlink>
    </a:clrScheme>
    <a:fontScheme name="StepChange Brand Fonts 2023">
      <a:majorFont>
        <a:latin typeface="Degular"/>
        <a:ea typeface=""/>
        <a:cs typeface=""/>
      </a:majorFont>
      <a:minorFont>
        <a:latin typeface="Albert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epChange-Brand-Theme-2023" id="{AB43D851-B5F4-4C72-B580-FA23A4275B92}" vid="{D202AA5B-CF8D-404E-8201-9D917B44D07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2023-05-12T00:00:00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e36e87-2eab-4bc2-a8ac-0ccfa0431f5f" xsi:nil="true"/>
    <lcf76f155ced4ddcb4097134ff3c332f xmlns="b61f17ee-8656-4f79-8c4c-d834bc3d87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9486BE39678549AC58CA037A127A2F" ma:contentTypeVersion="16" ma:contentTypeDescription="Create a new document." ma:contentTypeScope="" ma:versionID="014a0c76764446e358137eb52e505f78">
  <xsd:schema xmlns:xsd="http://www.w3.org/2001/XMLSchema" xmlns:xs="http://www.w3.org/2001/XMLSchema" xmlns:p="http://schemas.microsoft.com/office/2006/metadata/properties" xmlns:ns2="b61f17ee-8656-4f79-8c4c-d834bc3d8790" xmlns:ns3="b7e36e87-2eab-4bc2-a8ac-0ccfa0431f5f" targetNamespace="http://schemas.microsoft.com/office/2006/metadata/properties" ma:root="true" ma:fieldsID="05f68a514c2b2613c2d710e6975704ff" ns2:_="" ns3:_="">
    <xsd:import namespace="b61f17ee-8656-4f79-8c4c-d834bc3d8790"/>
    <xsd:import namespace="b7e36e87-2eab-4bc2-a8ac-0ccfa0431f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f17ee-8656-4f79-8c4c-d834bc3d87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b93c52f-c135-4214-b190-88c4f0ab5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6e87-2eab-4bc2-a8ac-0ccfa0431f5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9f5018c-d932-46d2-9f7f-10fa6b9f16b5}" ma:internalName="TaxCatchAll" ma:showField="CatchAllData" ma:web="b7e36e87-2eab-4bc2-a8ac-0ccfa0431f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3DFB15-AABE-4F55-B477-6791B6E59B9B}">
  <ds:schemaRefs>
    <ds:schemaRef ds:uri="http://schemas.microsoft.com/office/2006/metadata/properties"/>
    <ds:schemaRef ds:uri="http://schemas.microsoft.com/office/infopath/2007/PartnerControls"/>
    <ds:schemaRef ds:uri="b7e36e87-2eab-4bc2-a8ac-0ccfa0431f5f"/>
    <ds:schemaRef ds:uri="b61f17ee-8656-4f79-8c4c-d834bc3d8790"/>
  </ds:schemaRefs>
</ds:datastoreItem>
</file>

<file path=customXml/itemProps3.xml><?xml version="1.0" encoding="utf-8"?>
<ds:datastoreItem xmlns:ds="http://schemas.openxmlformats.org/officeDocument/2006/customXml" ds:itemID="{30AED919-4E46-45E0-AB48-872B982A5B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75DCCC-36E1-46CF-BF3E-09D4E81905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363DDB-B501-44C8-8B57-CB8081D3E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1f17ee-8656-4f79-8c4c-d834bc3d8790"/>
    <ds:schemaRef ds:uri="b7e36e87-2eab-4bc2-a8ac-0ccfa0431f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StepChange_Word_Template_No_Cover.dotx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Insert title here</dc:title>
  <dc:subject/>
  <dc:creator>Rory Marshall</dc:creator>
  <keywords/>
  <dc:description/>
  <lastModifiedBy>Mark Ramsey</lastModifiedBy>
  <revision>71</revision>
  <dcterms:created xsi:type="dcterms:W3CDTF">2026-02-24T01:50:00.0000000Z</dcterms:created>
  <dcterms:modified xsi:type="dcterms:W3CDTF">2026-02-23T16:48:16.7403320Z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0x010100F19486BE39678549AC58CA037A127A2F</vt:lpwstr>
  </property>
  <property fmtid="{D5CDD505-2E9C-101B-9397-08002B2CF9AE}" pid="3" name="MediaServiceImageTags">
    <vt:lpwstr/>
  </property>
</Properties>
</file>